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7790B" w14:textId="77777777" w:rsidR="00D16910" w:rsidRDefault="00D16910" w:rsidP="00D16910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МЕЖДУНАРОДНЫЙ ИННОВАЦИОННЫЙ ЦЕНТР</w:t>
      </w:r>
    </w:p>
    <w:p w14:paraId="394B7A15" w14:textId="77777777" w:rsidR="00D16910" w:rsidRPr="00CE7B24" w:rsidRDefault="00D16910" w:rsidP="00D16910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b/>
          <w:bCs/>
          <w:color w:val="7030A0"/>
          <w:sz w:val="28"/>
          <w:szCs w:val="28"/>
          <w:lang w:val="en-US" w:eastAsia="ru-RU"/>
        </w:rPr>
        <w:t>PERSPEKTIVA</w:t>
      </w:r>
      <w:r w:rsidRPr="00D16910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7030A0"/>
          <w:sz w:val="28"/>
          <w:szCs w:val="28"/>
          <w:lang w:val="en-US"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»</w:t>
      </w:r>
    </w:p>
    <w:p w14:paraId="1F973E5D" w14:textId="46E83DA8" w:rsidR="00D16910" w:rsidRPr="00CE7B24" w:rsidRDefault="00546350" w:rsidP="00D16910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1AE83874" wp14:editId="46946B61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403B3F" w14:textId="77777777" w:rsidR="00D16910" w:rsidRPr="00CE7B24" w:rsidRDefault="00D16910" w:rsidP="00D16910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eastAsia="ru-RU"/>
        </w:rPr>
      </w:pPr>
    </w:p>
    <w:p w14:paraId="232DA1FA" w14:textId="77777777" w:rsidR="00D16910" w:rsidRPr="00D2695A" w:rsidRDefault="00D16910" w:rsidP="00D16910">
      <w:pPr>
        <w:spacing w:after="0" w:line="240" w:lineRule="auto"/>
        <w:ind w:left="6040"/>
        <w:rPr>
          <w:rFonts w:ascii="Times New Roman" w:hAnsi="Times New Roman"/>
          <w:color w:val="7030A0"/>
          <w:sz w:val="24"/>
          <w:szCs w:val="24"/>
          <w:lang w:val="en-US" w:eastAsia="ru-RU"/>
        </w:rPr>
      </w:pPr>
      <w:r w:rsidRPr="00D2695A">
        <w:rPr>
          <w:rFonts w:ascii="Times New Roman" w:hAnsi="Times New Roman"/>
          <w:i/>
          <w:iCs/>
          <w:color w:val="7030A0"/>
          <w:lang w:val="en-US" w:eastAsia="ru-RU"/>
        </w:rPr>
        <w:t xml:space="preserve">Site: </w:t>
      </w:r>
      <w:hyperlink r:id="rId9" w:history="1">
        <w:r w:rsidRPr="00D2695A">
          <w:rPr>
            <w:rStyle w:val="a6"/>
            <w:color w:val="7030A0"/>
            <w:lang w:val="en-US"/>
          </w:rPr>
          <w:t>http://perspektiva-plus.pro/index.php/konkursy</w:t>
        </w:r>
      </w:hyperlink>
    </w:p>
    <w:p w14:paraId="28ABAF3D" w14:textId="77777777" w:rsidR="00D16910" w:rsidRPr="00D2695A" w:rsidRDefault="00D16910" w:rsidP="00D16910">
      <w:pPr>
        <w:spacing w:after="0" w:line="240" w:lineRule="auto"/>
        <w:ind w:left="6040"/>
        <w:rPr>
          <w:rFonts w:ascii="Times New Roman" w:hAnsi="Times New Roman"/>
          <w:color w:val="7030A0"/>
          <w:sz w:val="20"/>
          <w:szCs w:val="20"/>
          <w:lang w:val="en-US" w:eastAsia="ru-RU"/>
        </w:rPr>
      </w:pPr>
      <w:r w:rsidRPr="00D2695A">
        <w:rPr>
          <w:rFonts w:ascii="Times New Roman" w:hAnsi="Times New Roman"/>
          <w:i/>
          <w:iCs/>
          <w:color w:val="7030A0"/>
          <w:lang w:val="en-US" w:eastAsia="ru-RU"/>
        </w:rPr>
        <w:t xml:space="preserve">E-mail: </w:t>
      </w:r>
      <w:r w:rsidR="00A51F58" w:rsidRPr="00B51CA6">
        <w:rPr>
          <w:rFonts w:ascii="Times New Roman" w:hAnsi="Times New Roman"/>
          <w:i/>
          <w:iCs/>
          <w:color w:val="7030A0"/>
          <w:sz w:val="24"/>
          <w:szCs w:val="24"/>
          <w:lang w:val="en-US" w:eastAsia="ru-RU"/>
        </w:rPr>
        <w:t>perspektiva.1969</w:t>
      </w:r>
      <w:hyperlink r:id="rId10" w:history="1">
        <w:r w:rsidR="00A51F58" w:rsidRPr="00B51CA6">
          <w:rPr>
            <w:rStyle w:val="a6"/>
            <w:rFonts w:ascii="Times New Roman" w:hAnsi="Times New Roman"/>
            <w:i/>
            <w:color w:val="7030A0"/>
            <w:sz w:val="24"/>
            <w:szCs w:val="24"/>
            <w:shd w:val="clear" w:color="auto" w:fill="FFFFFF"/>
            <w:lang w:val="en-US"/>
          </w:rPr>
          <w:t>@gmail.com</w:t>
        </w:r>
      </w:hyperlink>
    </w:p>
    <w:p w14:paraId="5D6E9292" w14:textId="77777777" w:rsidR="00D16910" w:rsidRPr="00D2695A" w:rsidRDefault="00D16910" w:rsidP="00D16910">
      <w:pPr>
        <w:spacing w:after="0" w:line="251" w:lineRule="exact"/>
        <w:rPr>
          <w:rFonts w:ascii="Times New Roman" w:hAnsi="Times New Roman"/>
          <w:color w:val="7030A0"/>
          <w:sz w:val="24"/>
          <w:szCs w:val="24"/>
          <w:lang w:val="en-US" w:eastAsia="ru-RU"/>
        </w:rPr>
      </w:pPr>
    </w:p>
    <w:p w14:paraId="75F9DBF4" w14:textId="77777777" w:rsidR="00D16910" w:rsidRPr="00D2695A" w:rsidRDefault="00D16910" w:rsidP="00D16910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en-US" w:eastAsia="ru-RU"/>
        </w:rPr>
      </w:pPr>
    </w:p>
    <w:p w14:paraId="0D781595" w14:textId="77777777" w:rsidR="00D16910" w:rsidRPr="00D2695A" w:rsidRDefault="00D16910" w:rsidP="00D16910">
      <w:pPr>
        <w:spacing w:after="0" w:line="200" w:lineRule="exact"/>
        <w:jc w:val="center"/>
        <w:rPr>
          <w:rFonts w:ascii="Times New Roman" w:hAnsi="Times New Roman"/>
          <w:i/>
          <w:color w:val="7030A0"/>
          <w:lang w:val="en-US" w:eastAsia="ru-RU"/>
        </w:rPr>
      </w:pPr>
      <w:r w:rsidRPr="00D2695A">
        <w:rPr>
          <w:rFonts w:ascii="Times New Roman" w:hAnsi="Times New Roman"/>
          <w:i/>
          <w:color w:val="7030A0"/>
          <w:lang w:val="en-US" w:eastAsia="ru-RU"/>
        </w:rPr>
        <w:t xml:space="preserve">                                                                                                       Masarykova třída 668/29, </w:t>
      </w:r>
    </w:p>
    <w:p w14:paraId="52E0A502" w14:textId="77777777" w:rsidR="00D16910" w:rsidRPr="00CE7B24" w:rsidRDefault="00D16910" w:rsidP="00D1691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D2695A">
        <w:rPr>
          <w:rFonts w:ascii="Times New Roman" w:hAnsi="Times New Roman"/>
          <w:i/>
          <w:color w:val="7030A0"/>
          <w:lang w:val="en-US" w:eastAsia="ru-RU"/>
        </w:rPr>
        <w:t xml:space="preserve">                                                                                                  </w:t>
      </w:r>
      <w:r w:rsidRPr="00CE7B24">
        <w:rPr>
          <w:rFonts w:ascii="Times New Roman" w:hAnsi="Times New Roman"/>
          <w:i/>
          <w:color w:val="7030A0"/>
          <w:lang w:eastAsia="ru-RU"/>
        </w:rPr>
        <w:t>Teplice, Czech Republic</w:t>
      </w:r>
    </w:p>
    <w:p w14:paraId="0F271A31" w14:textId="4183AA9A" w:rsidR="00D16910" w:rsidRPr="00CE7B24" w:rsidRDefault="00546350" w:rsidP="00D1691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E00D0D">
        <w:rPr>
          <w:b/>
          <w:noProof/>
          <w:lang w:eastAsia="ru-RU"/>
        </w:rPr>
        <w:drawing>
          <wp:inline distT="0" distB="0" distL="0" distR="0" wp14:anchorId="46E5A878" wp14:editId="67945B69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482D2" w14:textId="5F9C05B8" w:rsidR="00D16910" w:rsidRPr="00CE7B24" w:rsidRDefault="00546350" w:rsidP="00D1691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E00D0D">
        <w:rPr>
          <w:b/>
          <w:noProof/>
          <w:lang w:eastAsia="ru-RU"/>
        </w:rPr>
        <w:drawing>
          <wp:inline distT="0" distB="0" distL="0" distR="0" wp14:anchorId="737CF09D" wp14:editId="084BD0F5">
            <wp:extent cx="11056620" cy="98983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B94E6" w14:textId="77777777" w:rsidR="00D16910" w:rsidRPr="00BF5530" w:rsidRDefault="00D16910" w:rsidP="00D1691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CE7B24">
        <w:rPr>
          <w:rFonts w:ascii="Times New Roman" w:hAnsi="Times New Roman"/>
          <w:i/>
          <w:color w:val="7030A0"/>
          <w:lang w:eastAsia="ru-RU"/>
        </w:rPr>
        <w:t xml:space="preserve">                                                                                                    WhatsApp +79</w:t>
      </w:r>
      <w:r>
        <w:rPr>
          <w:rFonts w:ascii="Times New Roman" w:hAnsi="Times New Roman"/>
          <w:i/>
          <w:color w:val="7030A0"/>
          <w:lang w:eastAsia="ru-RU"/>
        </w:rPr>
        <w:t>6</w:t>
      </w:r>
      <w:r w:rsidRPr="00CE7B24">
        <w:rPr>
          <w:rFonts w:ascii="Times New Roman" w:hAnsi="Times New Roman"/>
          <w:i/>
          <w:color w:val="7030A0"/>
          <w:lang w:eastAsia="ru-RU"/>
        </w:rPr>
        <w:t>17956392</w:t>
      </w:r>
    </w:p>
    <w:p w14:paraId="584BF087" w14:textId="77777777" w:rsidR="00D16910" w:rsidRPr="00BF5530" w:rsidRDefault="00D16910" w:rsidP="00D1691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</w:p>
    <w:p w14:paraId="745754FD" w14:textId="77777777" w:rsidR="00D16910" w:rsidRPr="005A3BA5" w:rsidRDefault="00D16910" w:rsidP="00D16910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BF5530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Viber+79617956392</w:t>
      </w:r>
    </w:p>
    <w:p w14:paraId="556467F8" w14:textId="77777777" w:rsidR="004C67CA" w:rsidRPr="00CE7B24" w:rsidRDefault="004C67CA" w:rsidP="004C67CA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</w:p>
    <w:p w14:paraId="07F56AE4" w14:textId="77777777" w:rsidR="004C67CA" w:rsidRPr="00CE7B24" w:rsidRDefault="004C67CA" w:rsidP="004C67CA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/>
          <w:color w:val="7030A0"/>
          <w:sz w:val="24"/>
          <w:szCs w:val="24"/>
        </w:rPr>
      </w:pPr>
    </w:p>
    <w:p w14:paraId="6D125F7A" w14:textId="06A25C4A" w:rsidR="00C5018E" w:rsidRPr="004C67CA" w:rsidRDefault="0054635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CA807F" wp14:editId="42CE7D1B">
                <wp:simplePos x="0" y="0"/>
                <wp:positionH relativeFrom="column">
                  <wp:posOffset>-661035</wp:posOffset>
                </wp:positionH>
                <wp:positionV relativeFrom="paragraph">
                  <wp:posOffset>186055</wp:posOffset>
                </wp:positionV>
                <wp:extent cx="7000875" cy="28575"/>
                <wp:effectExtent l="76200" t="83185" r="76200" b="78740"/>
                <wp:wrapNone/>
                <wp:docPr id="5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00875" cy="28575"/>
                        </a:xfrm>
                        <a:prstGeom prst="line">
                          <a:avLst/>
                        </a:prstGeom>
                        <a:noFill/>
                        <a:ln w="149225" cmpd="thinThick">
                          <a:solidFill>
                            <a:srgbClr val="0F243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BA2AB" id="Прямая соединительная линия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2.05pt,14.65pt" to="499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" strokecolor="#0f243e" strokeweight="11.75pt">
                <v:stroke linestyle="thinThick"/>
              </v:line>
            </w:pict>
          </mc:Fallback>
        </mc:AlternateContent>
      </w:r>
    </w:p>
    <w:p w14:paraId="74E5C36D" w14:textId="77777777" w:rsidR="006A6CE4" w:rsidRPr="004C67CA" w:rsidRDefault="006A6CE4" w:rsidP="000B21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D873365" w14:textId="77777777" w:rsidR="000B5E73" w:rsidRPr="004C67CA" w:rsidRDefault="000B5E73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</w:p>
    <w:p w14:paraId="36CB7AD7" w14:textId="77777777" w:rsidR="00C5018E" w:rsidRPr="004C67CA" w:rsidRDefault="00C5018E" w:rsidP="00C5018E">
      <w:pPr>
        <w:autoSpaceDE w:val="0"/>
        <w:autoSpaceDN w:val="0"/>
        <w:adjustRightInd w:val="0"/>
        <w:spacing w:after="0" w:line="240" w:lineRule="auto"/>
        <w:jc w:val="center"/>
        <w:rPr>
          <w:rFonts w:ascii="Dotum" w:eastAsia="Dotum" w:hAnsi="Dotum"/>
          <w:b/>
          <w:color w:val="1F497D"/>
          <w:sz w:val="24"/>
          <w:szCs w:val="24"/>
        </w:rPr>
      </w:pPr>
      <w:r w:rsidRPr="004C67CA">
        <w:rPr>
          <w:rFonts w:ascii="Dotum" w:eastAsia="Dotum" w:hAnsi="Dotum"/>
          <w:b/>
          <w:bCs/>
          <w:color w:val="1F497D"/>
          <w:sz w:val="24"/>
          <w:szCs w:val="24"/>
        </w:rPr>
        <w:t>УВАЖАЕМЫЕ</w:t>
      </w:r>
      <w:r w:rsidR="000B2175" w:rsidRPr="004C67CA">
        <w:rPr>
          <w:rFonts w:ascii="Dotum" w:eastAsia="Dotum" w:hAnsi="Dotum"/>
          <w:b/>
          <w:bCs/>
          <w:color w:val="1F497D"/>
          <w:sz w:val="24"/>
          <w:szCs w:val="24"/>
        </w:rPr>
        <w:t xml:space="preserve"> </w:t>
      </w:r>
      <w:r w:rsidR="004C67CA" w:rsidRPr="004C67CA">
        <w:rPr>
          <w:rFonts w:ascii="Dotum" w:eastAsia="Dotum" w:hAnsi="Dotum"/>
          <w:b/>
          <w:bCs/>
          <w:color w:val="1F497D"/>
          <w:sz w:val="24"/>
          <w:szCs w:val="24"/>
        </w:rPr>
        <w:t xml:space="preserve"> КОЛЛЕГИ</w:t>
      </w:r>
      <w:r w:rsidRPr="004C67CA">
        <w:rPr>
          <w:rFonts w:ascii="Dotum" w:eastAsia="Dotum" w:hAnsi="Dotum"/>
          <w:b/>
          <w:color w:val="1F497D"/>
          <w:sz w:val="24"/>
          <w:szCs w:val="24"/>
        </w:rPr>
        <w:t>!</w:t>
      </w:r>
    </w:p>
    <w:p w14:paraId="37345915" w14:textId="77777777" w:rsidR="00C5018E" w:rsidRPr="00D16910" w:rsidRDefault="00C5018E" w:rsidP="00D23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Dotum" w:hAnsi="Times New Roman"/>
          <w:b/>
          <w:bCs/>
          <w:color w:val="1F497D"/>
          <w:sz w:val="24"/>
          <w:szCs w:val="24"/>
        </w:rPr>
      </w:pPr>
      <w:r w:rsidRPr="00D16910">
        <w:rPr>
          <w:rFonts w:ascii="Times New Roman" w:eastAsia="Dotum" w:hAnsi="Times New Roman"/>
          <w:b/>
          <w:bCs/>
          <w:color w:val="1F497D"/>
          <w:sz w:val="24"/>
          <w:szCs w:val="24"/>
        </w:rPr>
        <w:t xml:space="preserve">Международный инновационный центр </w:t>
      </w:r>
      <w:r w:rsidR="004C67CA" w:rsidRPr="00D16910">
        <w:rPr>
          <w:rFonts w:ascii="Times New Roman" w:eastAsia="Dotum" w:hAnsi="Times New Roman"/>
          <w:b/>
          <w:bCs/>
          <w:color w:val="1F497D"/>
          <w:sz w:val="24"/>
          <w:szCs w:val="24"/>
          <w:lang w:eastAsia="ru-RU"/>
        </w:rPr>
        <w:t>«</w:t>
      </w:r>
      <w:r w:rsidR="00D16910" w:rsidRPr="00D16910">
        <w:rPr>
          <w:rFonts w:ascii="Times New Roman" w:hAnsi="Times New Roman"/>
          <w:b/>
          <w:bCs/>
          <w:color w:val="7030A0"/>
          <w:sz w:val="24"/>
          <w:szCs w:val="24"/>
          <w:lang w:val="en-US" w:eastAsia="ru-RU"/>
        </w:rPr>
        <w:t>PERSPEKTIVA</w:t>
      </w:r>
      <w:r w:rsidR="00D16910" w:rsidRPr="00D16910">
        <w:rPr>
          <w:rFonts w:ascii="Times New Roman" w:hAnsi="Times New Roman"/>
          <w:b/>
          <w:bCs/>
          <w:color w:val="7030A0"/>
          <w:sz w:val="24"/>
          <w:szCs w:val="24"/>
          <w:lang w:eastAsia="ru-RU"/>
        </w:rPr>
        <w:t xml:space="preserve"> </w:t>
      </w:r>
      <w:r w:rsidR="00D16910" w:rsidRPr="00D16910">
        <w:rPr>
          <w:rFonts w:ascii="Times New Roman" w:hAnsi="Times New Roman"/>
          <w:b/>
          <w:bCs/>
          <w:color w:val="7030A0"/>
          <w:sz w:val="24"/>
          <w:szCs w:val="24"/>
          <w:lang w:val="en-US" w:eastAsia="ru-RU"/>
        </w:rPr>
        <w:t>PLUS</w:t>
      </w:r>
      <w:r w:rsidR="004C67CA" w:rsidRPr="00D16910">
        <w:rPr>
          <w:rFonts w:ascii="Times New Roman" w:eastAsia="Dotum" w:hAnsi="Times New Roman"/>
          <w:b/>
          <w:bCs/>
          <w:color w:val="1F497D"/>
          <w:sz w:val="24"/>
          <w:szCs w:val="24"/>
          <w:lang w:eastAsia="ru-RU"/>
        </w:rPr>
        <w:t xml:space="preserve">» </w:t>
      </w:r>
      <w:r w:rsidRPr="00D16910">
        <w:rPr>
          <w:rFonts w:ascii="Times New Roman" w:eastAsia="Dotum" w:hAnsi="Times New Roman"/>
          <w:b/>
          <w:bCs/>
          <w:color w:val="1F497D"/>
          <w:sz w:val="24"/>
          <w:szCs w:val="24"/>
        </w:rPr>
        <w:t xml:space="preserve">приглашает </w:t>
      </w:r>
      <w:r w:rsidR="004C67CA" w:rsidRPr="00D16910">
        <w:rPr>
          <w:rFonts w:ascii="Times New Roman" w:eastAsia="Dotum" w:hAnsi="Times New Roman"/>
          <w:b/>
          <w:bCs/>
          <w:color w:val="1F497D"/>
          <w:sz w:val="24"/>
          <w:szCs w:val="24"/>
        </w:rPr>
        <w:t xml:space="preserve"> </w:t>
      </w:r>
      <w:r w:rsidRPr="00D16910">
        <w:rPr>
          <w:rFonts w:ascii="Times New Roman" w:eastAsia="Dotum" w:hAnsi="Times New Roman"/>
          <w:b/>
          <w:bCs/>
          <w:color w:val="1F497D"/>
          <w:sz w:val="24"/>
          <w:szCs w:val="24"/>
        </w:rPr>
        <w:t xml:space="preserve"> принять участие в</w:t>
      </w:r>
      <w:r w:rsidRPr="00D16910">
        <w:rPr>
          <w:rFonts w:ascii="Times New Roman" w:eastAsia="Dotum" w:hAnsi="Times New Roman"/>
          <w:b/>
          <w:color w:val="1F497D"/>
          <w:sz w:val="24"/>
          <w:szCs w:val="24"/>
          <w:lang w:eastAsia="ru-RU"/>
        </w:rPr>
        <w:t xml:space="preserve"> </w:t>
      </w:r>
      <w:r w:rsidR="000B2175" w:rsidRPr="00D16910">
        <w:rPr>
          <w:rFonts w:ascii="Times New Roman" w:eastAsia="Dotum" w:hAnsi="Times New Roman"/>
          <w:b/>
          <w:color w:val="1F497D"/>
          <w:sz w:val="24"/>
          <w:szCs w:val="24"/>
          <w:lang w:eastAsia="ru-RU"/>
        </w:rPr>
        <w:t xml:space="preserve">конкурсе </w:t>
      </w:r>
      <w:r w:rsidR="00000E8A">
        <w:rPr>
          <w:rFonts w:ascii="Times New Roman" w:eastAsia="Dotum" w:hAnsi="Times New Roman"/>
          <w:b/>
          <w:color w:val="1F497D"/>
          <w:sz w:val="24"/>
          <w:szCs w:val="24"/>
          <w:u w:val="single"/>
          <w:lang w:eastAsia="ru-RU"/>
        </w:rPr>
        <w:t>«Самый классный КЛАССНЫЙ!»</w:t>
      </w:r>
    </w:p>
    <w:p w14:paraId="6E4A3F56" w14:textId="77777777" w:rsidR="000B2175" w:rsidRDefault="000B2175" w:rsidP="000B21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7365D"/>
          <w:sz w:val="24"/>
          <w:szCs w:val="24"/>
        </w:rPr>
      </w:pPr>
    </w:p>
    <w:p w14:paraId="316CB5BD" w14:textId="77777777" w:rsidR="000B2175" w:rsidRDefault="000B2175" w:rsidP="000B21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7365D"/>
          <w:sz w:val="24"/>
          <w:szCs w:val="24"/>
        </w:rPr>
      </w:pPr>
      <w:r>
        <w:rPr>
          <w:rFonts w:ascii="Times New Roman" w:hAnsi="Times New Roman"/>
          <w:b/>
          <w:bCs/>
          <w:color w:val="17365D"/>
          <w:sz w:val="24"/>
          <w:szCs w:val="24"/>
        </w:rPr>
        <w:t>Положение</w:t>
      </w:r>
    </w:p>
    <w:p w14:paraId="3284D1ED" w14:textId="77777777" w:rsidR="00641BC8" w:rsidRDefault="00641BC8" w:rsidP="00D23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7365D"/>
          <w:sz w:val="24"/>
          <w:szCs w:val="24"/>
        </w:rPr>
      </w:pPr>
    </w:p>
    <w:p w14:paraId="2C7648C4" w14:textId="77777777" w:rsidR="00641BC8" w:rsidRPr="00641BC8" w:rsidRDefault="000B2175" w:rsidP="0064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Для участия в конкурсе</w:t>
      </w:r>
      <w:r w:rsidR="00641BC8" w:rsidRPr="00641BC8">
        <w:rPr>
          <w:rFonts w:ascii="Times New Roman" w:hAnsi="Times New Roman"/>
          <w:bCs/>
          <w:color w:val="000000"/>
          <w:sz w:val="24"/>
          <w:szCs w:val="24"/>
        </w:rPr>
        <w:t xml:space="preserve"> необходимо</w:t>
      </w:r>
      <w:r w:rsidR="00641BC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41BC8" w:rsidRPr="00641BC8">
        <w:rPr>
          <w:rFonts w:ascii="Times New Roman" w:hAnsi="Times New Roman"/>
          <w:bCs/>
          <w:color w:val="000000"/>
          <w:sz w:val="24"/>
          <w:szCs w:val="24"/>
        </w:rPr>
        <w:t>прислать</w:t>
      </w:r>
      <w:r w:rsidR="00641BC8">
        <w:rPr>
          <w:rFonts w:ascii="Times New Roman" w:hAnsi="Times New Roman"/>
          <w:bCs/>
          <w:color w:val="000000"/>
          <w:sz w:val="24"/>
          <w:szCs w:val="24"/>
        </w:rPr>
        <w:t xml:space="preserve"> на конкурс</w:t>
      </w:r>
      <w:r w:rsidR="00641BC8" w:rsidRPr="00641BC8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14:paraId="50D24E9C" w14:textId="77777777" w:rsidR="00641BC8" w:rsidRDefault="00641BC8" w:rsidP="00641BC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41BC8">
        <w:rPr>
          <w:rFonts w:ascii="Times New Roman" w:hAnsi="Times New Roman"/>
          <w:bCs/>
          <w:color w:val="000000"/>
          <w:sz w:val="24"/>
          <w:szCs w:val="24"/>
        </w:rPr>
        <w:t xml:space="preserve">педагогам </w:t>
      </w:r>
      <w:r w:rsidR="000B2175">
        <w:rPr>
          <w:rFonts w:ascii="Times New Roman" w:hAnsi="Times New Roman"/>
          <w:bCs/>
          <w:color w:val="000000"/>
          <w:sz w:val="24"/>
          <w:szCs w:val="24"/>
        </w:rPr>
        <w:t>методическую разработку классного часа</w:t>
      </w:r>
      <w:r w:rsidRPr="00641BC8">
        <w:rPr>
          <w:rFonts w:ascii="Times New Roman" w:hAnsi="Times New Roman"/>
          <w:bCs/>
          <w:color w:val="000000"/>
          <w:sz w:val="24"/>
          <w:szCs w:val="24"/>
        </w:rPr>
        <w:t>, внеклассного мероприятия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2F1E947C" w14:textId="77777777" w:rsidR="006A6CE4" w:rsidRDefault="006A6CE4" w:rsidP="000A172C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6CE4">
        <w:rPr>
          <w:rFonts w:ascii="Times New Roman" w:hAnsi="Times New Roman"/>
          <w:bCs/>
          <w:color w:val="000000"/>
          <w:sz w:val="24"/>
          <w:szCs w:val="24"/>
        </w:rPr>
        <w:t xml:space="preserve">Работы на конкурс принимаются  </w:t>
      </w:r>
      <w:r w:rsidR="00D80483" w:rsidRPr="00D8048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до </w:t>
      </w:r>
      <w:r w:rsidR="00000E8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31 марта</w:t>
      </w:r>
      <w:r w:rsidR="00FD7E3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D80483" w:rsidRPr="00D8048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20</w:t>
      </w:r>
      <w:r w:rsidR="00CB050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21</w:t>
      </w:r>
      <w:r w:rsidR="00D80483" w:rsidRPr="00D8048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года</w:t>
      </w:r>
      <w:r w:rsidR="00D8048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6A6CE4">
        <w:rPr>
          <w:rFonts w:ascii="Times New Roman" w:hAnsi="Times New Roman"/>
          <w:bCs/>
          <w:color w:val="000000"/>
          <w:sz w:val="24"/>
          <w:szCs w:val="24"/>
        </w:rPr>
        <w:t>(включительно) в электронном виде с пометкой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A6CE4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A3042C">
        <w:rPr>
          <w:rFonts w:ascii="Times New Roman" w:hAnsi="Times New Roman"/>
          <w:bCs/>
          <w:color w:val="000000"/>
          <w:sz w:val="24"/>
          <w:szCs w:val="24"/>
        </w:rPr>
        <w:t>Конкурс классных руководителей</w:t>
      </w:r>
      <w:r w:rsidRPr="006A6CE4">
        <w:rPr>
          <w:rFonts w:ascii="Times New Roman" w:hAnsi="Times New Roman"/>
          <w:bCs/>
          <w:color w:val="000000"/>
          <w:sz w:val="24"/>
          <w:szCs w:val="24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A6CE4">
        <w:rPr>
          <w:rFonts w:ascii="Times New Roman" w:hAnsi="Times New Roman"/>
          <w:bCs/>
          <w:color w:val="000000"/>
          <w:sz w:val="24"/>
          <w:szCs w:val="24"/>
        </w:rPr>
        <w:t>по адресу:</w:t>
      </w:r>
      <w:r w:rsidR="000A172C" w:rsidRPr="000A172C">
        <w:t xml:space="preserve"> </w:t>
      </w:r>
      <w:hyperlink r:id="rId12" w:history="1">
        <w:r w:rsidR="00C140F0" w:rsidRPr="001D5CE1">
          <w:rPr>
            <w:rStyle w:val="a6"/>
            <w:rFonts w:ascii="Times New Roman" w:hAnsi="Times New Roman"/>
            <w:bCs/>
            <w:sz w:val="24"/>
            <w:szCs w:val="24"/>
          </w:rPr>
          <w:t xml:space="preserve"> </w:t>
        </w:r>
        <w:r w:rsidR="00C140F0" w:rsidRPr="001D5CE1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perspektiva</w:t>
        </w:r>
        <w:r w:rsidR="00C140F0" w:rsidRPr="001D5CE1">
          <w:rPr>
            <w:rStyle w:val="a6"/>
            <w:rFonts w:ascii="Times New Roman" w:hAnsi="Times New Roman"/>
            <w:bCs/>
            <w:sz w:val="24"/>
            <w:szCs w:val="24"/>
          </w:rPr>
          <w:t>.</w:t>
        </w:r>
        <w:r w:rsidR="00C140F0" w:rsidRPr="00C140F0">
          <w:rPr>
            <w:rStyle w:val="a6"/>
            <w:rFonts w:ascii="Times New Roman" w:hAnsi="Times New Roman"/>
            <w:bCs/>
            <w:sz w:val="24"/>
            <w:szCs w:val="24"/>
          </w:rPr>
          <w:t>1969</w:t>
        </w:r>
        <w:r w:rsidR="00C140F0" w:rsidRPr="001D5CE1">
          <w:rPr>
            <w:rStyle w:val="a6"/>
            <w:rFonts w:ascii="Times New Roman" w:hAnsi="Times New Roman"/>
            <w:bCs/>
            <w:sz w:val="24"/>
            <w:szCs w:val="24"/>
          </w:rPr>
          <w:t>@gmail.com</w:t>
        </w:r>
      </w:hyperlink>
      <w:r w:rsidRPr="000A172C">
        <w:rPr>
          <w:rFonts w:ascii="Times New Roman" w:hAnsi="Times New Roman"/>
          <w:bCs/>
          <w:color w:val="000000"/>
          <w:sz w:val="24"/>
          <w:szCs w:val="24"/>
        </w:rPr>
        <w:t>.</w:t>
      </w:r>
      <w:r w:rsidR="00A33E29">
        <w:rPr>
          <w:rFonts w:ascii="Times New Roman" w:hAnsi="Times New Roman"/>
          <w:bCs/>
          <w:color w:val="000000"/>
          <w:sz w:val="24"/>
          <w:szCs w:val="24"/>
        </w:rPr>
        <w:t xml:space="preserve"> Работы оцениваются еженедельно.</w:t>
      </w:r>
    </w:p>
    <w:p w14:paraId="43331C68" w14:textId="77777777" w:rsidR="000A172C" w:rsidRPr="000A172C" w:rsidRDefault="000A172C" w:rsidP="000A172C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AD5A6F0" w14:textId="77777777" w:rsidR="006A6CE4" w:rsidRPr="006A6CE4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6CE4">
        <w:rPr>
          <w:rFonts w:ascii="Times New Roman" w:hAnsi="Times New Roman"/>
          <w:bCs/>
          <w:color w:val="000000"/>
          <w:sz w:val="24"/>
          <w:szCs w:val="24"/>
        </w:rPr>
        <w:t>Работы необходимо сопроводить:</w:t>
      </w:r>
    </w:p>
    <w:p w14:paraId="117200E9" w14:textId="77777777" w:rsidR="006A6CE4" w:rsidRPr="006A6CE4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6CE4">
        <w:rPr>
          <w:rFonts w:ascii="Times New Roman" w:hAnsi="Times New Roman"/>
          <w:bCs/>
          <w:color w:val="000000"/>
          <w:sz w:val="24"/>
          <w:szCs w:val="24"/>
        </w:rPr>
        <w:t>1. заявкой</w:t>
      </w:r>
      <w:r w:rsidR="000B2175">
        <w:rPr>
          <w:rFonts w:ascii="Times New Roman" w:hAnsi="Times New Roman"/>
          <w:bCs/>
          <w:color w:val="000000"/>
          <w:sz w:val="24"/>
          <w:szCs w:val="24"/>
        </w:rPr>
        <w:t xml:space="preserve"> на каждого автора</w:t>
      </w:r>
      <w:r w:rsidRPr="006A6CE4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14:paraId="5D999534" w14:textId="77777777" w:rsidR="006A6CE4" w:rsidRPr="006A6CE4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6CE4">
        <w:rPr>
          <w:rFonts w:ascii="Times New Roman" w:hAnsi="Times New Roman"/>
          <w:bCs/>
          <w:color w:val="000000"/>
          <w:sz w:val="24"/>
          <w:szCs w:val="24"/>
        </w:rPr>
        <w:t>2. копией платежного документа, подтверждающего внесение организационного</w:t>
      </w:r>
    </w:p>
    <w:p w14:paraId="67FDCC52" w14:textId="77777777" w:rsidR="006A6CE4" w:rsidRPr="006A6CE4" w:rsidRDefault="000B2175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взноса</w:t>
      </w:r>
      <w:r w:rsidR="006A6CE4" w:rsidRPr="006A6CE4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E945D3A" w14:textId="77777777" w:rsidR="000B2175" w:rsidRDefault="006A6CE4" w:rsidP="000B2175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6CE4">
        <w:rPr>
          <w:rFonts w:ascii="Times New Roman" w:hAnsi="Times New Roman"/>
          <w:bCs/>
          <w:color w:val="000000"/>
          <w:sz w:val="24"/>
          <w:szCs w:val="24"/>
        </w:rPr>
        <w:t xml:space="preserve">Полученные работы не возвращаются и не рецензируются. </w:t>
      </w:r>
    </w:p>
    <w:p w14:paraId="6CC94213" w14:textId="77777777" w:rsidR="00641B58" w:rsidRDefault="00E0200E" w:rsidP="000B2175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Требования к оформлению работ:</w:t>
      </w:r>
    </w:p>
    <w:p w14:paraId="7FF8C218" w14:textId="77777777" w:rsidR="00E0200E" w:rsidRPr="00E0200E" w:rsidRDefault="00E0200E" w:rsidP="00E0200E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0200E">
        <w:rPr>
          <w:rFonts w:ascii="Times New Roman" w:hAnsi="Times New Roman"/>
          <w:bCs/>
          <w:color w:val="000000"/>
          <w:sz w:val="24"/>
          <w:szCs w:val="24"/>
        </w:rPr>
        <w:t xml:space="preserve">Шрифт: </w:t>
      </w:r>
      <w:r w:rsidRPr="00E0200E">
        <w:rPr>
          <w:rFonts w:ascii="Times New Roman" w:hAnsi="Times New Roman"/>
          <w:bCs/>
          <w:color w:val="000000"/>
          <w:sz w:val="24"/>
          <w:szCs w:val="24"/>
          <w:lang w:val="en-US"/>
        </w:rPr>
        <w:t>Times</w:t>
      </w:r>
      <w:r w:rsidRPr="00E0200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0200E">
        <w:rPr>
          <w:rFonts w:ascii="Times New Roman" w:hAnsi="Times New Roman"/>
          <w:bCs/>
          <w:color w:val="000000"/>
          <w:sz w:val="24"/>
          <w:szCs w:val="24"/>
          <w:lang w:val="en-US"/>
        </w:rPr>
        <w:t>New</w:t>
      </w:r>
      <w:r w:rsidRPr="00E0200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0200E">
        <w:rPr>
          <w:rFonts w:ascii="Times New Roman" w:hAnsi="Times New Roman"/>
          <w:bCs/>
          <w:color w:val="000000"/>
          <w:sz w:val="24"/>
          <w:szCs w:val="24"/>
          <w:lang w:val="en-US"/>
        </w:rPr>
        <w:t>Roman</w:t>
      </w:r>
      <w:r>
        <w:rPr>
          <w:rFonts w:ascii="Times New Roman" w:hAnsi="Times New Roman"/>
          <w:bCs/>
          <w:color w:val="000000"/>
          <w:sz w:val="24"/>
          <w:szCs w:val="24"/>
        </w:rPr>
        <w:t>, 14, по ширине, отступ – 1,25, межстрочный интервал: одинарный.</w:t>
      </w:r>
    </w:p>
    <w:p w14:paraId="053B01D7" w14:textId="77777777" w:rsidR="00E0200E" w:rsidRPr="00E0200E" w:rsidRDefault="00E0200E" w:rsidP="00E0200E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Поля: Верхнее, нижнее – 2см, левое - 3 см, правое – 1,5 см.</w:t>
      </w:r>
    </w:p>
    <w:p w14:paraId="43C256F8" w14:textId="77777777" w:rsidR="00E0200E" w:rsidRPr="00E0200E" w:rsidRDefault="00E0200E" w:rsidP="00E0200E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18F34F9" w14:textId="77777777" w:rsidR="00641BC8" w:rsidRDefault="00641BC8" w:rsidP="00641BC8">
      <w:pPr>
        <w:pStyle w:val="a7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Работы должны быть оформлены следующим образом:</w:t>
      </w:r>
    </w:p>
    <w:p w14:paraId="3DEFF5DF" w14:textId="77777777" w:rsidR="00641BC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титульный лист (</w:t>
      </w:r>
      <w:r w:rsidR="006A6CE4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  <w:r>
        <w:rPr>
          <w:rFonts w:ascii="Times New Roman" w:hAnsi="Times New Roman"/>
          <w:bCs/>
          <w:color w:val="000000"/>
          <w:sz w:val="24"/>
          <w:szCs w:val="24"/>
        </w:rPr>
        <w:t>),</w:t>
      </w:r>
    </w:p>
    <w:p w14:paraId="39B83571" w14:textId="77777777" w:rsidR="00641BC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содержание,</w:t>
      </w:r>
    </w:p>
    <w:p w14:paraId="6AE70A30" w14:textId="77777777" w:rsidR="00641BC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сама работа (объем не ограничен),</w:t>
      </w:r>
    </w:p>
    <w:p w14:paraId="3C7EC0FC" w14:textId="77777777" w:rsidR="00641BC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список литературы,</w:t>
      </w:r>
    </w:p>
    <w:p w14:paraId="65BE4C9A" w14:textId="77777777" w:rsidR="00641BC8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приложения (если есть).</w:t>
      </w:r>
    </w:p>
    <w:p w14:paraId="508D8D9B" w14:textId="77777777" w:rsidR="0013428D" w:rsidRDefault="0013428D" w:rsidP="00134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17E4F18" w14:textId="77777777" w:rsidR="0013428D" w:rsidRPr="00D80483" w:rsidRDefault="000B2175" w:rsidP="00134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D8048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Итоги конкурса </w:t>
      </w:r>
      <w:r w:rsidR="00D80483" w:rsidRPr="00D8048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подводятся в течение </w:t>
      </w:r>
      <w:r w:rsidR="00CB050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1</w:t>
      </w:r>
      <w:r w:rsidR="00D80483" w:rsidRPr="00D8048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5 дней, после завершения конкурса!!!</w:t>
      </w:r>
    </w:p>
    <w:p w14:paraId="45AD391D" w14:textId="77777777" w:rsidR="005D294C" w:rsidRPr="005D294C" w:rsidRDefault="005D294C" w:rsidP="005D2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D294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Работы принимаются на русском, английском, французском, немецком, чешском, казахском, монгольском, молдавском, белорусском, украинском </w:t>
      </w:r>
      <w:r w:rsidR="007023D8">
        <w:rPr>
          <w:rFonts w:ascii="Times New Roman" w:hAnsi="Times New Roman"/>
          <w:b/>
          <w:color w:val="000000"/>
          <w:sz w:val="24"/>
          <w:szCs w:val="24"/>
          <w:u w:val="single"/>
        </w:rPr>
        <w:t>и др</w:t>
      </w:r>
      <w:r w:rsidRPr="005D294C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  <w:r w:rsidR="007023D8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языках.</w:t>
      </w:r>
    </w:p>
    <w:p w14:paraId="2174EEDF" w14:textId="77777777" w:rsidR="005D294C" w:rsidRDefault="005D294C" w:rsidP="00134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1DFC929E" w14:textId="77777777" w:rsidR="00ED7A19" w:rsidRDefault="00ED7A19" w:rsidP="007023D8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7D917450" w14:textId="77777777" w:rsidR="00C140F0" w:rsidRPr="00E00D0D" w:rsidRDefault="00C140F0" w:rsidP="00C140F0">
      <w:pPr>
        <w:shd w:val="clear" w:color="auto" w:fill="FFFFFF"/>
        <w:spacing w:before="300" w:after="150" w:line="240" w:lineRule="auto"/>
        <w:outlineLvl w:val="2"/>
        <w:rPr>
          <w:rFonts w:ascii="Times New Roman" w:hAnsi="Times New Roman"/>
          <w:b/>
          <w:color w:val="000000"/>
          <w:sz w:val="24"/>
          <w:szCs w:val="24"/>
        </w:rPr>
      </w:pPr>
      <w:r w:rsidRPr="00E00D0D">
        <w:rPr>
          <w:rFonts w:ascii="Times New Roman" w:hAnsi="Times New Roman"/>
          <w:b/>
          <w:color w:val="000000"/>
          <w:sz w:val="24"/>
          <w:szCs w:val="24"/>
        </w:rPr>
        <w:t>Оценка конкурсных материалов</w:t>
      </w:r>
    </w:p>
    <w:p w14:paraId="502814C0" w14:textId="77777777" w:rsidR="00C140F0" w:rsidRPr="00E00D0D" w:rsidRDefault="00C140F0" w:rsidP="00C140F0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 xml:space="preserve">Работы оцениваются жюри конкурса. Председатель жюри:  </w:t>
      </w:r>
      <w:r w:rsidRPr="007023D8">
        <w:rPr>
          <w:rFonts w:ascii="Times New Roman" w:hAnsi="Times New Roman"/>
          <w:sz w:val="24"/>
          <w:szCs w:val="24"/>
          <w:lang w:eastAsia="ar-SA"/>
        </w:rPr>
        <w:t xml:space="preserve">Дугарджав Лувсанцэрэнгийн, доктор исторических наук, профессор, первый заместитель директора Улан-Баторского филиала </w:t>
      </w:r>
      <w:r w:rsidRPr="007023D8">
        <w:rPr>
          <w:rFonts w:ascii="Times New Roman" w:hAnsi="Times New Roman"/>
          <w:sz w:val="24"/>
          <w:szCs w:val="24"/>
        </w:rPr>
        <w:t>«РЭУ им. Г. В. Плеханова».</w:t>
      </w:r>
    </w:p>
    <w:p w14:paraId="2CB0F4F9" w14:textId="77777777" w:rsidR="00C140F0" w:rsidRPr="00E00D0D" w:rsidRDefault="00C140F0" w:rsidP="00C140F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Градация оценок:</w:t>
      </w:r>
    </w:p>
    <w:p w14:paraId="1BB2CB87" w14:textId="77777777" w:rsidR="00C140F0" w:rsidRPr="00E00D0D" w:rsidRDefault="00C140F0" w:rsidP="00C140F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победители (1, 2, 3 место),</w:t>
      </w:r>
    </w:p>
    <w:p w14:paraId="3536B011" w14:textId="77777777" w:rsidR="00C140F0" w:rsidRPr="00E00D0D" w:rsidRDefault="00C140F0" w:rsidP="00C140F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лауреаты,</w:t>
      </w:r>
    </w:p>
    <w:p w14:paraId="0E0D5498" w14:textId="77777777" w:rsidR="00C140F0" w:rsidRPr="00E00D0D" w:rsidRDefault="00C140F0" w:rsidP="00C140F0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участники.</w:t>
      </w:r>
    </w:p>
    <w:p w14:paraId="30730B95" w14:textId="77777777" w:rsidR="00C140F0" w:rsidRPr="00E00D0D" w:rsidRDefault="00C140F0" w:rsidP="00C140F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 участники получают по своему выбору:</w:t>
      </w:r>
    </w:p>
    <w:p w14:paraId="48902E17" w14:textId="77777777" w:rsidR="00C140F0" w:rsidRPr="00E00D0D" w:rsidRDefault="00C140F0" w:rsidP="00C140F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медаль с удостоверением плюс диплом,</w:t>
      </w:r>
    </w:p>
    <w:p w14:paraId="5E4515D3" w14:textId="77777777" w:rsidR="00C140F0" w:rsidRPr="00E00D0D" w:rsidRDefault="00C140F0" w:rsidP="00C140F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только медаль с удостоверением,</w:t>
      </w:r>
    </w:p>
    <w:p w14:paraId="1B6327F5" w14:textId="77777777" w:rsidR="00C140F0" w:rsidRPr="00E00D0D" w:rsidRDefault="00C140F0" w:rsidP="00C140F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только диплом,</w:t>
      </w:r>
    </w:p>
    <w:p w14:paraId="46008F7C" w14:textId="77777777" w:rsidR="00C140F0" w:rsidRPr="00E00D0D" w:rsidRDefault="00C140F0" w:rsidP="00C140F0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статуэтку с гравировкой.</w:t>
      </w:r>
    </w:p>
    <w:p w14:paraId="1E8D6BB4" w14:textId="77777777" w:rsidR="00C140F0" w:rsidRPr="00E00D0D" w:rsidRDefault="00C140F0" w:rsidP="00C140F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Награды (медали, дипломы) выдаются за каждую работу, участвующую в конкурсе.</w:t>
      </w:r>
    </w:p>
    <w:p w14:paraId="3269A232" w14:textId="77777777" w:rsidR="00C140F0" w:rsidRPr="00E00D0D" w:rsidRDefault="00C140F0" w:rsidP="00C140F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Дипломы содержат:</w:t>
      </w:r>
    </w:p>
    <w:p w14:paraId="19802EC9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фамилию, имя участника (участников);</w:t>
      </w:r>
    </w:p>
    <w:p w14:paraId="658F8798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название коллектива (если есть);</w:t>
      </w:r>
    </w:p>
    <w:p w14:paraId="4E51C35C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1C084E7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41B75BA6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фамилию, имя, отчество руководителя (если есть);</w:t>
      </w:r>
    </w:p>
    <w:p w14:paraId="3243BEF4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результат участия в конкурсе: победитель (1, 2, 3 место), лауреат,   участник;</w:t>
      </w:r>
    </w:p>
    <w:p w14:paraId="6C0173B3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наименование номинации, в которой принято участие;</w:t>
      </w:r>
    </w:p>
    <w:p w14:paraId="0EC08ACC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название работы;</w:t>
      </w:r>
    </w:p>
    <w:p w14:paraId="0B9975D3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дату проведения конкурса;</w:t>
      </w:r>
    </w:p>
    <w:p w14:paraId="1949DE98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подпись Председателя жюри;</w:t>
      </w:r>
    </w:p>
    <w:p w14:paraId="41ED36E0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печать (штамп) конкурса;</w:t>
      </w:r>
    </w:p>
    <w:p w14:paraId="445EF80E" w14:textId="77777777" w:rsidR="00C140F0" w:rsidRPr="00E00D0D" w:rsidRDefault="00C140F0" w:rsidP="00C140F0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номер диплома.</w:t>
      </w:r>
    </w:p>
    <w:p w14:paraId="0A5F1246" w14:textId="77777777" w:rsidR="00C140F0" w:rsidRPr="00E00D0D" w:rsidRDefault="00C140F0" w:rsidP="00C140F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Медаль содержит:</w:t>
      </w:r>
    </w:p>
    <w:p w14:paraId="7C4CAB18" w14:textId="77777777" w:rsidR="00C140F0" w:rsidRPr="00E00D0D" w:rsidRDefault="00C140F0" w:rsidP="00C140F0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название конкурса;</w:t>
      </w:r>
    </w:p>
    <w:p w14:paraId="244CA33E" w14:textId="77777777" w:rsidR="00C140F0" w:rsidRPr="00E00D0D" w:rsidRDefault="00C140F0" w:rsidP="00C140F0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результат участия в конкурсе: победитель (1, 2, 3 место), лауреат, дипломант, участник;</w:t>
      </w:r>
    </w:p>
    <w:p w14:paraId="2B1F4E2D" w14:textId="77777777" w:rsidR="00C140F0" w:rsidRPr="00E00D0D" w:rsidRDefault="00C140F0" w:rsidP="00C140F0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дату проведения конкурса;</w:t>
      </w:r>
    </w:p>
    <w:p w14:paraId="6B06E737" w14:textId="77777777" w:rsidR="00C140F0" w:rsidRPr="00E00D0D" w:rsidRDefault="00C140F0" w:rsidP="00C140F0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номер медали.</w:t>
      </w:r>
    </w:p>
    <w:p w14:paraId="02E12524" w14:textId="77777777" w:rsidR="00C140F0" w:rsidRPr="00E00D0D" w:rsidRDefault="00C140F0" w:rsidP="00C140F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Удостоверение для медали содержит:</w:t>
      </w:r>
    </w:p>
    <w:p w14:paraId="125A88CF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фамилию, имя участника (участников);</w:t>
      </w:r>
    </w:p>
    <w:p w14:paraId="363F1F8E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название коллектива (если есть);</w:t>
      </w:r>
    </w:p>
    <w:p w14:paraId="2EAA5777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57EA31A4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4E7F505F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фамилию, имя, отчество руководителя (если есть);</w:t>
      </w:r>
    </w:p>
    <w:p w14:paraId="053B26A8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результат участия в конкурсе: победитель (1, 2, 3 место), лауреат,   участник;</w:t>
      </w:r>
    </w:p>
    <w:p w14:paraId="49469BD9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наименование номинации, в которой принято участие;</w:t>
      </w:r>
    </w:p>
    <w:p w14:paraId="34D5C31A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lastRenderedPageBreak/>
        <w:t>название работы;</w:t>
      </w:r>
    </w:p>
    <w:p w14:paraId="07AA8C2C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дату проведения конкурса;</w:t>
      </w:r>
    </w:p>
    <w:p w14:paraId="34D031A7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подпись Председателя жюри;</w:t>
      </w:r>
    </w:p>
    <w:p w14:paraId="320D99F4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печать (штамп) конкурса;</w:t>
      </w:r>
    </w:p>
    <w:p w14:paraId="4ED7E7A7" w14:textId="77777777" w:rsidR="00C140F0" w:rsidRPr="00E00D0D" w:rsidRDefault="00C140F0" w:rsidP="00C140F0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00D0D">
        <w:rPr>
          <w:rFonts w:ascii="Times New Roman" w:hAnsi="Times New Roman"/>
          <w:color w:val="000000"/>
          <w:sz w:val="24"/>
          <w:szCs w:val="24"/>
        </w:rPr>
        <w:t>номер удостоверения и номер медали.</w:t>
      </w:r>
    </w:p>
    <w:p w14:paraId="4BDECC7B" w14:textId="77777777" w:rsidR="00C140F0" w:rsidRPr="00766FB4" w:rsidRDefault="00C140F0" w:rsidP="00C140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Статуэтка содержит:</w:t>
      </w:r>
    </w:p>
    <w:p w14:paraId="3D576A38" w14:textId="77777777" w:rsidR="00C140F0" w:rsidRPr="00766FB4" w:rsidRDefault="00C140F0" w:rsidP="00C140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           название конкурса;</w:t>
      </w:r>
    </w:p>
    <w:p w14:paraId="5D92B085" w14:textId="77777777" w:rsidR="00C140F0" w:rsidRPr="00766FB4" w:rsidRDefault="00C140F0" w:rsidP="00C140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результат участия в конкурсе: победитель (1, 2, 3 место), лауреат,   участник;</w:t>
      </w:r>
    </w:p>
    <w:p w14:paraId="5F8AD7C6" w14:textId="77777777" w:rsidR="00C140F0" w:rsidRPr="00766FB4" w:rsidRDefault="00C140F0" w:rsidP="00C140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дату проведения конкурса;</w:t>
      </w:r>
    </w:p>
    <w:p w14:paraId="6C84B1A0" w14:textId="77777777" w:rsidR="00C140F0" w:rsidRPr="00766FB4" w:rsidRDefault="00C140F0" w:rsidP="00C140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ФИО участника.</w:t>
      </w:r>
    </w:p>
    <w:p w14:paraId="399F3A24" w14:textId="77777777" w:rsidR="00C140F0" w:rsidRPr="00766FB4" w:rsidRDefault="00C140F0" w:rsidP="00C140F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2C864A06" w14:textId="77777777" w:rsidR="00C140F0" w:rsidRPr="00766FB4" w:rsidRDefault="00C140F0" w:rsidP="00C140F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766FB4">
        <w:rPr>
          <w:rFonts w:ascii="Times New Roman" w:hAnsi="Times New Roman"/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36D2A4F1" w14:textId="77777777" w:rsidR="007023D8" w:rsidRPr="0098496D" w:rsidRDefault="007023D8" w:rsidP="007023D8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color w:val="17365D"/>
          <w:sz w:val="24"/>
          <w:szCs w:val="24"/>
        </w:rPr>
      </w:pPr>
    </w:p>
    <w:p w14:paraId="4A0E8672" w14:textId="77777777" w:rsidR="00E413B8" w:rsidRDefault="00E413B8" w:rsidP="00E413B8">
      <w:pPr>
        <w:spacing w:after="0" w:line="240" w:lineRule="auto"/>
        <w:ind w:left="260"/>
        <w:rPr>
          <w:rFonts w:ascii="Times New Roman" w:eastAsia="Times New Roman" w:hAnsi="Times New Roman"/>
          <w:b/>
          <w:bCs/>
          <w:color w:val="17365D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576EE6" w14:paraId="5F1B672B" w14:textId="77777777" w:rsidTr="0085028D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958A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859B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576EE6" w14:paraId="09DC86B9" w14:textId="77777777" w:rsidTr="0085028D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D0FC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30C3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5AD2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E3AF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109D8FA9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0D21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7073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ADDE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DD911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3C97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3768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576EE6" w14:paraId="2EB7A12C" w14:textId="77777777" w:rsidTr="0085028D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16EF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C3B5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04BE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CEF5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4FFD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14:paraId="0B418597" w14:textId="77777777" w:rsidR="00576EE6" w:rsidRPr="00E00D0D" w:rsidRDefault="00576E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6BAE9BD0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6FFA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9593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F460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0E1F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8FDB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576EE6" w14:paraId="27139992" w14:textId="77777777" w:rsidTr="0085028D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DBF1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86EA" w14:textId="77777777" w:rsidR="00576EE6" w:rsidRDefault="00CB0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</w:t>
            </w:r>
            <w:r w:rsidR="00576EE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9B19" w14:textId="77777777" w:rsidR="00576EE6" w:rsidRDefault="00CB0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</w:t>
            </w:r>
            <w:r w:rsidR="00576EE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CAA0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2CF8" w14:textId="77777777" w:rsidR="00576EE6" w:rsidRDefault="00CB0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25EC" w14:textId="77777777" w:rsidR="00576EE6" w:rsidRDefault="00CB0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A414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68D6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9DDA" w14:textId="77777777" w:rsidR="00576EE6" w:rsidRDefault="00CB0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924D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576EE6" w14:paraId="3D8B3D90" w14:textId="77777777" w:rsidTr="0085028D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4AC9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C534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40F7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4549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B73E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A86F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54CE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62AA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E919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6004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576EE6" w14:paraId="15EDB6AC" w14:textId="77777777" w:rsidTr="00576EE6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9B6D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5D78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9943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82EC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5A92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6DC7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5ADD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9599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C2BB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69F4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576EE6" w14:paraId="71ACE20F" w14:textId="77777777" w:rsidTr="00576EE6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8FB7" w14:textId="77777777" w:rsidR="00576EE6" w:rsidRDefault="0057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5844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FB0D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ED19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CDF2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8C0A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2E47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410C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285F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BB80" w14:textId="77777777" w:rsidR="00576EE6" w:rsidRPr="00E00D0D" w:rsidRDefault="00576EE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00D0D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10693B02" w14:textId="77777777" w:rsidR="00E413B8" w:rsidRDefault="00E413B8" w:rsidP="00E413B8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color w:val="17365D"/>
          <w:sz w:val="24"/>
          <w:szCs w:val="24"/>
          <w:lang w:val="en-US"/>
        </w:rPr>
      </w:pPr>
    </w:p>
    <w:p w14:paraId="30098263" w14:textId="77777777" w:rsidR="007023D8" w:rsidRPr="007023D8" w:rsidRDefault="007023D8" w:rsidP="007023D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7DBCE74" w14:textId="77777777" w:rsidR="007023D8" w:rsidRPr="00D16910" w:rsidRDefault="007023D8" w:rsidP="007023D8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>*Если у одной работы несколько авторов, то оплачивать нужно следующим образом: оплачиваете оргвзнос за одного автора + 100 рублей,  42 гривен, 550 тенге, 4000 тугров, 6 бел. руб.  за каждого следующего автора.</w:t>
      </w:r>
    </w:p>
    <w:p w14:paraId="468C24B6" w14:textId="77777777" w:rsidR="007023D8" w:rsidRPr="00D16910" w:rsidRDefault="007023D8" w:rsidP="007023D8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>*Если от одной организации от 5 до 7 работ, то оргвзнос составит за одну работу : 1</w:t>
      </w:r>
      <w:r w:rsidR="007C2FDE"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>7</w:t>
      </w:r>
      <w:r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0 рублей, </w:t>
      </w:r>
      <w:r w:rsidR="007C2FDE"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900 </w:t>
      </w:r>
      <w:r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>тенге, 64 гривен, 6000 тугров, 4,5 бе</w:t>
      </w:r>
      <w:r w:rsidR="008D0D0A"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л. руб. за одну работу, от 8 и более </w:t>
      </w:r>
      <w:r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работ  оргвзнос составит за одну работу: </w:t>
      </w:r>
      <w:r w:rsidR="007C2FDE"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</w:t>
      </w:r>
      <w:r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>1</w:t>
      </w:r>
      <w:r w:rsidR="007C2FDE"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20 </w:t>
      </w:r>
      <w:r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рублей, 46 гривны, </w:t>
      </w:r>
      <w:r w:rsidR="007C2FDE"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>600</w:t>
      </w:r>
      <w:r w:rsidRPr="00D16910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т</w:t>
      </w:r>
      <w:r w:rsidR="00D16910">
        <w:rPr>
          <w:rFonts w:ascii="Times New Roman" w:eastAsia="Times New Roman" w:hAnsi="Times New Roman"/>
          <w:i/>
          <w:sz w:val="20"/>
          <w:szCs w:val="20"/>
          <w:lang w:eastAsia="ru-RU"/>
        </w:rPr>
        <w:t>енге, 4000 тугров,  3 бел. руб.</w:t>
      </w:r>
    </w:p>
    <w:p w14:paraId="09693B9A" w14:textId="77777777" w:rsidR="007023D8" w:rsidRPr="00D16910" w:rsidRDefault="007023D8" w:rsidP="007023D8">
      <w:pPr>
        <w:spacing w:after="0" w:line="281" w:lineRule="exact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520427D" w14:textId="77777777" w:rsidR="00D80483" w:rsidRDefault="00D80483" w:rsidP="00D804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1A36A15" w14:textId="77777777" w:rsidR="00820135" w:rsidRDefault="0082013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5299C11" w14:textId="77777777" w:rsidR="003B044C" w:rsidRDefault="003B044C" w:rsidP="00D804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8551C5B" w14:textId="77777777" w:rsidR="00ED7A19" w:rsidRDefault="00ED7A19" w:rsidP="00834E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42DA347" w14:textId="77777777" w:rsidR="00C5018E" w:rsidRPr="00A36756" w:rsidRDefault="00C5018E" w:rsidP="00834E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34EA0">
        <w:rPr>
          <w:rFonts w:ascii="Times New Roman" w:hAnsi="Times New Roman"/>
          <w:b/>
          <w:bCs/>
          <w:color w:val="000000"/>
          <w:sz w:val="24"/>
          <w:szCs w:val="24"/>
        </w:rPr>
        <w:t>Приложение</w:t>
      </w:r>
      <w:r w:rsidRPr="00A36756">
        <w:rPr>
          <w:rFonts w:ascii="Times New Roman" w:hAnsi="Times New Roman"/>
          <w:b/>
          <w:bCs/>
          <w:color w:val="000000"/>
          <w:sz w:val="24"/>
          <w:szCs w:val="24"/>
        </w:rPr>
        <w:t xml:space="preserve"> 1</w:t>
      </w:r>
    </w:p>
    <w:p w14:paraId="55DDBAED" w14:textId="77777777" w:rsidR="00C5018E" w:rsidRPr="00834EA0" w:rsidRDefault="00834EA0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34EA0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Заявка на участие в конкурсе </w:t>
      </w:r>
      <w:r w:rsidR="0098496D">
        <w:rPr>
          <w:rFonts w:ascii="Times New Roman" w:hAnsi="Times New Roman"/>
          <w:b/>
          <w:bCs/>
          <w:color w:val="000000"/>
          <w:sz w:val="24"/>
          <w:szCs w:val="24"/>
        </w:rPr>
        <w:t>классных руководителей</w:t>
      </w:r>
    </w:p>
    <w:p w14:paraId="3658F1A9" w14:textId="77777777" w:rsidR="00834EA0" w:rsidRDefault="00531F34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(заполняется на каждого участника</w:t>
      </w:r>
      <w:r w:rsidR="00834EA0" w:rsidRPr="00834EA0">
        <w:rPr>
          <w:rFonts w:ascii="Times New Roman" w:hAnsi="Times New Roman"/>
          <w:color w:val="000000"/>
          <w:sz w:val="24"/>
          <w:szCs w:val="24"/>
        </w:rPr>
        <w:t>)</w:t>
      </w:r>
    </w:p>
    <w:p w14:paraId="0D3BB8E3" w14:textId="77777777" w:rsidR="00041855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CB0509" w:rsidRPr="00F11EAB" w14:paraId="55ED1B1F" w14:textId="77777777" w:rsidTr="00CD402F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730A3CC" w14:textId="77777777" w:rsidR="00CB0509" w:rsidRPr="00E02148" w:rsidRDefault="00CB0509" w:rsidP="00CD402F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089FF4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B0509" w:rsidRPr="00F11EAB" w14:paraId="67AF7553" w14:textId="77777777" w:rsidTr="00CD402F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36590B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02BA3D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509" w:rsidRPr="00F11EAB" w14:paraId="1EFB836B" w14:textId="77777777" w:rsidTr="00CD402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34CFB6" w14:textId="77777777" w:rsidR="00CB0509" w:rsidRPr="00E02148" w:rsidRDefault="00CB0509" w:rsidP="00CD402F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Место учебы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(работы)</w:t>
            </w: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115BCC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B0509" w:rsidRPr="00F11EAB" w14:paraId="181CE143" w14:textId="77777777" w:rsidTr="00CD402F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ED5F56" w14:textId="77777777" w:rsidR="00CB0509" w:rsidRPr="00E02148" w:rsidRDefault="00CB0509" w:rsidP="00CD402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A6F3A4F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0509" w:rsidRPr="00F11EAB" w14:paraId="4CF5B552" w14:textId="77777777" w:rsidTr="00CD402F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FA84DC" w14:textId="77777777" w:rsidR="00CB0509" w:rsidRPr="00E02148" w:rsidRDefault="00CB0509" w:rsidP="00CD402F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3C7A444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509" w:rsidRPr="00F11EAB" w14:paraId="444C93D9" w14:textId="77777777" w:rsidTr="00CD402F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39E4EE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045A5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</w:tr>
      <w:tr w:rsidR="00CB0509" w:rsidRPr="00E02148" w14:paraId="53E1E5AE" w14:textId="77777777" w:rsidTr="00CD402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D0BB8E" w14:textId="77777777" w:rsidR="00CB0509" w:rsidRPr="00E02148" w:rsidRDefault="00CB0509" w:rsidP="00CD402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81A9E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0509" w:rsidRPr="00BF1D67" w14:paraId="70C7FCDE" w14:textId="77777777" w:rsidTr="00CD402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352C97" w14:textId="77777777" w:rsidR="00CB0509" w:rsidRPr="00E02148" w:rsidRDefault="00CB0509" w:rsidP="00CD402F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FC514E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0509" w:rsidRPr="00BF1D67" w14:paraId="13F4C6A2" w14:textId="77777777" w:rsidTr="00CD402F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3CC131" w14:textId="77777777" w:rsidR="00CB0509" w:rsidRPr="00E02148" w:rsidRDefault="00CB0509" w:rsidP="00CD402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Название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CCC480D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0509" w:rsidRPr="00BF1D67" w14:paraId="05FA761F" w14:textId="77777777" w:rsidTr="00CD402F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74F943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B52F7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CB0509" w:rsidRPr="00F11EAB" w14:paraId="3B93CBB4" w14:textId="77777777" w:rsidTr="00CD402F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923310" w14:textId="77777777" w:rsidR="00CB0509" w:rsidRPr="00E02148" w:rsidRDefault="00CB0509" w:rsidP="00CD402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 ФИО получателя медали, статуэтки</w:t>
            </w: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DE8AC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0509" w:rsidRPr="00E02148" w14:paraId="021AEFC5" w14:textId="77777777" w:rsidTr="00CD402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FA7B3A" w14:textId="77777777" w:rsidR="00CB0509" w:rsidRPr="00E02148" w:rsidRDefault="00CB0509" w:rsidP="00CD402F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63ACF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B0509" w:rsidRPr="00E02148" w14:paraId="5830845A" w14:textId="77777777" w:rsidTr="00CD402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6D0080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ФИО руководителя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92797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B0509" w:rsidRPr="00E02148" w14:paraId="3EA21DD9" w14:textId="77777777" w:rsidTr="00CD402F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5248E2" w14:textId="77777777" w:rsidR="00CB0509" w:rsidRPr="00E02148" w:rsidRDefault="00CB0509" w:rsidP="00CD402F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2FE49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B0509" w:rsidRPr="00E02148" w14:paraId="499BD1F8" w14:textId="77777777" w:rsidTr="00CD402F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5FD3D0" w14:textId="77777777" w:rsidR="00CB0509" w:rsidRPr="00E02148" w:rsidRDefault="00CB0509" w:rsidP="00CD402F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DC56E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B0509" w:rsidRPr="00F11EAB" w14:paraId="54A0CD4F" w14:textId="77777777" w:rsidTr="00CD402F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D2FC18" w14:textId="77777777" w:rsidR="00CB0509" w:rsidRPr="00F11EAB" w:rsidRDefault="00CB0509" w:rsidP="00CD402F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Организационный взнос (сумма, дата и способоплаты)</w:t>
            </w:r>
          </w:p>
          <w:p w14:paraId="2E1E1F3A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0509" w:rsidRPr="00F11EAB" w14:paraId="26D7C788" w14:textId="77777777" w:rsidTr="00CD402F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7F1365A" w14:textId="77777777" w:rsidR="00CB0509" w:rsidRPr="00E02148" w:rsidRDefault="00CB0509" w:rsidP="00CB050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BBEEEB1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509" w:rsidRPr="00E02148" w14:paraId="57AE9122" w14:textId="77777777" w:rsidTr="00CD402F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F0E6DF8" w14:textId="77777777" w:rsidR="00CB0509" w:rsidRPr="00E02148" w:rsidRDefault="00CB0509" w:rsidP="00CB050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только диплом.</w:t>
            </w:r>
          </w:p>
          <w:p w14:paraId="279D9A76" w14:textId="77777777" w:rsidR="00CB0509" w:rsidRPr="00E02148" w:rsidRDefault="00CB0509" w:rsidP="00CD402F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43B72C3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509" w:rsidRPr="00E02148" w14:paraId="4DC9225A" w14:textId="77777777" w:rsidTr="00CD402F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F02AD93" w14:textId="77777777" w:rsidR="00CB0509" w:rsidRPr="00E02148" w:rsidRDefault="00CB0509" w:rsidP="00CB0509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4C9D3A5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509" w:rsidRPr="00E02148" w14:paraId="30B17F68" w14:textId="77777777" w:rsidTr="00CD402F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37C67D" w14:textId="77777777" w:rsidR="00CB0509" w:rsidRPr="00E02148" w:rsidRDefault="00CB0509" w:rsidP="00CD402F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6838C" w14:textId="77777777" w:rsidR="00CB0509" w:rsidRPr="00E02148" w:rsidRDefault="00CB0509" w:rsidP="00CD402F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</w:tr>
      <w:tr w:rsidR="00CB0509" w:rsidRPr="00F11EAB" w14:paraId="71B7936C" w14:textId="77777777" w:rsidTr="00CD402F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47181B0" w14:textId="77777777" w:rsidR="00CB0509" w:rsidRPr="00E02148" w:rsidRDefault="00CB0509" w:rsidP="00CD402F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1890CAA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B0509" w:rsidRPr="00F11EAB" w14:paraId="1EFE2518" w14:textId="77777777" w:rsidTr="00CD402F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9F82E2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6CDA43" w14:textId="77777777" w:rsidR="00CB0509" w:rsidRPr="00E02148" w:rsidRDefault="00CB0509" w:rsidP="00CD4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6E1BAA6" w14:textId="77777777" w:rsidR="00041855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CC23D3B" w14:textId="77777777" w:rsidR="00041855" w:rsidRPr="00834EA0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2B3F2D9" w14:textId="77777777" w:rsidR="00DD1D2A" w:rsidRDefault="00DD1D2A" w:rsidP="00C501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p w14:paraId="7C7856C1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FA527EB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DF93B4F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D6536D8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EF5BABB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40995F7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ECAEC49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9D79843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EF94A55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CA592CC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6FD4F83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EE01F4C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71D5DC2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CA2A954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746CACB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1DE87F8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112EDBE" w14:textId="77777777" w:rsidR="00C5018E" w:rsidRDefault="00C5018E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1EA5">
        <w:rPr>
          <w:rFonts w:ascii="Times New Roman" w:hAnsi="Times New Roman"/>
          <w:b/>
          <w:bCs/>
          <w:color w:val="000000"/>
          <w:sz w:val="24"/>
          <w:szCs w:val="24"/>
        </w:rPr>
        <w:t>Приложение 2</w:t>
      </w:r>
    </w:p>
    <w:p w14:paraId="6E3751C9" w14:textId="77777777" w:rsidR="00EE1EA5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B497BF6" w14:textId="77777777" w:rsidR="00EE1EA5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D257498" w14:textId="77777777" w:rsidR="00EE1EA5" w:rsidRPr="00645928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Visa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Qiwi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Wallet</w:t>
      </w:r>
      <w:r w:rsidR="00645928" w:rsidRPr="008D349E">
        <w:rPr>
          <w:rFonts w:ascii="Times New Roman" w:hAnsi="Times New Roman"/>
          <w:b/>
          <w:bCs/>
          <w:color w:val="0D0D0D"/>
          <w:sz w:val="24"/>
          <w:szCs w:val="24"/>
        </w:rPr>
        <w:t>.</w:t>
      </w:r>
    </w:p>
    <w:p w14:paraId="10F6B819" w14:textId="77777777" w:rsidR="00EE1EA5" w:rsidRPr="00EE1EA5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401587E" w14:textId="70DDA1E2" w:rsidR="00EE1EA5" w:rsidRDefault="00546350" w:rsidP="000E2D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B3E6F">
        <w:rPr>
          <w:noProof/>
          <w:lang w:eastAsia="ru-RU"/>
        </w:rPr>
        <w:lastRenderedPageBreak/>
        <w:drawing>
          <wp:inline distT="0" distB="0" distL="0" distR="0" wp14:anchorId="1B279BE4" wp14:editId="40E373C8">
            <wp:extent cx="1630680" cy="1005840"/>
            <wp:effectExtent l="0" t="0" r="0" b="0"/>
            <wp:docPr id="3" name="Рисунок 6" descr="электронный кошелек Яндекс День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электронный кошелек Яндекс Деньги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3E6F">
        <w:rPr>
          <w:noProof/>
          <w:lang w:eastAsia="ru-RU"/>
        </w:rPr>
        <w:drawing>
          <wp:inline distT="0" distB="0" distL="0" distR="0" wp14:anchorId="5994402F" wp14:editId="7905752D">
            <wp:extent cx="1798320" cy="853440"/>
            <wp:effectExtent l="0" t="0" r="0" b="0"/>
            <wp:docPr id="4" name="Рисунок 7" descr="qiwi кошеле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qiwi кошелек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CC992" w14:textId="77777777" w:rsidR="008D349E" w:rsidRDefault="008D349E" w:rsidP="000E2D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9BD99D0" w14:textId="77777777" w:rsidR="007023D8" w:rsidRDefault="007023D8" w:rsidP="007023D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CB0509" w:rsidRPr="00C425CE" w14:paraId="7BCD9BFC" w14:textId="77777777" w:rsidTr="00CD402F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9C2AE1B" w14:textId="77777777" w:rsidR="00CB0509" w:rsidRPr="00C425CE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C9E3114" w14:textId="77777777" w:rsidR="00CB0509" w:rsidRPr="00C425CE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CB0509" w:rsidRPr="00C425CE" w14:paraId="59FC26A0" w14:textId="77777777" w:rsidTr="00CD402F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9E61CF1" w14:textId="77777777" w:rsidR="00CB0509" w:rsidRPr="00C425CE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F10FE9" w14:textId="77777777" w:rsidR="00CB0509" w:rsidRPr="00E61D3D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CB0509" w:rsidRPr="00C425CE" w14:paraId="4894B366" w14:textId="77777777" w:rsidTr="00CD402F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9629ED1" w14:textId="77777777" w:rsidR="00CB0509" w:rsidRPr="00C425CE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7397D6" w14:textId="77777777" w:rsidR="00CB0509" w:rsidRPr="00C425CE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CB0509" w:rsidRPr="00C425CE" w14:paraId="58B8509A" w14:textId="77777777" w:rsidTr="00CD402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334E9" w14:textId="77777777" w:rsidR="00CB0509" w:rsidRPr="00C425CE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194D9" w14:textId="77777777" w:rsidR="00CB0509" w:rsidRPr="00C425CE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CB0509" w:rsidRPr="00C425CE" w14:paraId="765C5541" w14:textId="77777777" w:rsidTr="00CD402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902E1" w14:textId="77777777" w:rsidR="00CB0509" w:rsidRPr="00C425CE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050E6" w14:textId="77777777" w:rsidR="00CB0509" w:rsidRPr="00E61D3D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CB0509" w:rsidRPr="00F11EAB" w14:paraId="3E0649BA" w14:textId="77777777" w:rsidTr="00CD402F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F8650" w14:textId="77777777" w:rsidR="00CB0509" w:rsidRPr="009B5206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Деньги( 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093E3" w14:textId="77777777" w:rsidR="00CB0509" w:rsidRPr="00BB0C5B" w:rsidRDefault="00CB0509" w:rsidP="00CD402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12472B61" w14:textId="77777777" w:rsidR="00B110A9" w:rsidRDefault="00B110A9" w:rsidP="007023D8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4F57F4AA" w14:textId="77777777" w:rsidR="00D16910" w:rsidRDefault="00D16910" w:rsidP="007023D8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7C520215" w14:textId="77777777" w:rsidR="007023D8" w:rsidRPr="007023D8" w:rsidRDefault="007023D8" w:rsidP="007023D8">
      <w:pPr>
        <w:spacing w:after="0" w:line="35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126E825" w14:textId="77777777" w:rsidR="007023D8" w:rsidRPr="007023D8" w:rsidRDefault="007023D8" w:rsidP="007023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023D8">
        <w:rPr>
          <w:rFonts w:ascii="Times New Roman" w:hAnsi="Times New Roman"/>
          <w:color w:val="000000"/>
          <w:sz w:val="24"/>
          <w:szCs w:val="24"/>
        </w:rPr>
        <w:t xml:space="preserve"> Участники стран СНГ, кроме Украины могут без процентов перечислить взнос на Киви-кошелек по номеру телефона +79617956392. Участники из Украины могут сделать перевод Western Union в ПриватБанке.</w:t>
      </w:r>
    </w:p>
    <w:p w14:paraId="7CA4D1D8" w14:textId="77777777" w:rsidR="007023D8" w:rsidRPr="007023D8" w:rsidRDefault="007023D8" w:rsidP="007023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023D8">
        <w:rPr>
          <w:rFonts w:ascii="Times New Roman" w:hAnsi="Times New Roman"/>
          <w:color w:val="000000"/>
          <w:sz w:val="24"/>
          <w:szCs w:val="24"/>
        </w:rPr>
        <w:t>*В сообщении указать ФИО участников.</w:t>
      </w:r>
    </w:p>
    <w:p w14:paraId="5A1335CA" w14:textId="77777777" w:rsidR="007023D8" w:rsidRPr="007023D8" w:rsidRDefault="007023D8" w:rsidP="007023D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037CFF" w14:textId="77777777" w:rsidR="007023D8" w:rsidRDefault="007023D8" w:rsidP="000E2D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6DF0AB7" w14:textId="77777777" w:rsidR="00EE1EA5" w:rsidRPr="000E2DBB" w:rsidRDefault="000E2DBB" w:rsidP="000E2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</w:p>
    <w:p w14:paraId="45AB04A4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2D99">
        <w:rPr>
          <w:rFonts w:ascii="Times New Roman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4CDDF293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9AFD9ED" w14:textId="77777777" w:rsidR="00D16910" w:rsidRPr="00A442E8" w:rsidRDefault="00D16910" w:rsidP="00D1691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b/>
          <w:bCs/>
          <w:sz w:val="24"/>
          <w:szCs w:val="24"/>
        </w:rPr>
        <w:t>Реквизиты для банковского перевода</w:t>
      </w:r>
    </w:p>
    <w:p w14:paraId="6A4841D8" w14:textId="77777777" w:rsidR="00D16910" w:rsidRPr="00A33E29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33E29">
        <w:rPr>
          <w:rFonts w:ascii="Times New Roman" w:hAnsi="Times New Roman"/>
          <w:color w:val="000000"/>
          <w:sz w:val="24"/>
          <w:szCs w:val="24"/>
          <w:lang w:val="en-US"/>
        </w:rPr>
        <w:t>Forpaymentsfromabroad:</w:t>
      </w:r>
    </w:p>
    <w:p w14:paraId="7112F945" w14:textId="77777777" w:rsidR="00D16910" w:rsidRPr="00D16910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>IBAN:</w:t>
      </w:r>
      <w:r w:rsidRPr="00D1691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CZ57 0300 0000 0002 8888 5820</w:t>
      </w:r>
    </w:p>
    <w:p w14:paraId="7FF1CB4B" w14:textId="77777777" w:rsidR="00D16910" w:rsidRPr="00D16910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 xml:space="preserve">SWIFT: </w:t>
      </w:r>
      <w:r w:rsidRPr="00D1691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CEKOCZPP</w:t>
      </w:r>
    </w:p>
    <w:p w14:paraId="7A10E691" w14:textId="77777777" w:rsidR="00D16910" w:rsidRPr="00D16910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 xml:space="preserve">Name of the bank: </w:t>
      </w:r>
      <w:r w:rsidRPr="00D1691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Československá obchodní banka, a. s.</w:t>
      </w: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756A3F49" w14:textId="77777777" w:rsidR="00D16910" w:rsidRPr="00D16910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 xml:space="preserve">Legal address: </w:t>
      </w:r>
      <w:r w:rsidRPr="00D1691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Radlická 333/150, 150 57 Praha 5</w:t>
      </w:r>
    </w:p>
    <w:p w14:paraId="080AC20B" w14:textId="77777777" w:rsidR="00D16910" w:rsidRPr="00D16910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 xml:space="preserve">Account owner: </w:t>
      </w:r>
      <w:r w:rsidRPr="00D1691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 VILLA FLORA s.r.o</w:t>
      </w:r>
    </w:p>
    <w:p w14:paraId="1FC2D07A" w14:textId="77777777" w:rsidR="00D16910" w:rsidRPr="00D16910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 xml:space="preserve">The legal owner of the account: </w:t>
      </w:r>
      <w:r w:rsidRPr="00D1691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Masarykova třida 668/29, Teplice, 415 01 Czech Republic</w:t>
      </w: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0FC49FCE" w14:textId="77777777" w:rsidR="00D16910" w:rsidRPr="00D16910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>Comment on payment: Your name, first name, date of birth</w:t>
      </w:r>
    </w:p>
    <w:p w14:paraId="05336041" w14:textId="77777777" w:rsidR="009F2D99" w:rsidRPr="00D16910" w:rsidRDefault="00D16910" w:rsidP="00D169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16910">
        <w:rPr>
          <w:rFonts w:ascii="Times New Roman" w:hAnsi="Times New Roman"/>
          <w:color w:val="000000"/>
          <w:sz w:val="24"/>
          <w:szCs w:val="24"/>
          <w:lang w:val="en-US"/>
        </w:rPr>
        <w:t>Currency of account: Czech Koruna (CZK)</w:t>
      </w:r>
      <w:r w:rsidR="009F2D99" w:rsidRPr="009F2D99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1F005CDB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>Комментарий к платежу: Ваша фамилия, имя, дата рождения</w:t>
      </w:r>
    </w:p>
    <w:p w14:paraId="6BF6FCB9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>Валюта счета: Чешская крона (</w:t>
      </w: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CZK</w:t>
      </w:r>
      <w:r w:rsidRPr="009F2D99">
        <w:rPr>
          <w:rFonts w:ascii="Times New Roman" w:hAnsi="Times New Roman"/>
          <w:color w:val="000000"/>
          <w:sz w:val="24"/>
          <w:szCs w:val="24"/>
        </w:rPr>
        <w:t>)</w:t>
      </w:r>
    </w:p>
    <w:p w14:paraId="7D4A23C3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04AF909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7409839" w14:textId="77777777" w:rsidR="00ED7A19" w:rsidRDefault="00D16910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</w:p>
    <w:p w14:paraId="041CA744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A498630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1ADB8E7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09B4B1D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09D5F2B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058C0FA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7EFEDD2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A835135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ACF0F68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48EE89E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97EB516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CF5F5F8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2E9F0ED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3CC9907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B176EB7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CFF6621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FDDF5E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26F221E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C7CB43C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71B4BC0" w14:textId="77777777" w:rsidR="00ED7A19" w:rsidRDefault="00ED7A19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D35B23B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14:paraId="50036516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D49ED29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Оформление титульного листа</w:t>
      </w:r>
    </w:p>
    <w:p w14:paraId="081C1484" w14:textId="77777777" w:rsidR="00777BF0" w:rsidRPr="00FD06E3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84BBE88" w14:textId="77777777" w:rsidR="00777BF0" w:rsidRPr="00FD06E3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Муниципальное казенное учреждение</w:t>
      </w:r>
    </w:p>
    <w:p w14:paraId="4CD9322F" w14:textId="77777777" w:rsidR="00777BF0" w:rsidRPr="00FD06E3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 xml:space="preserve"> «</w:t>
      </w:r>
      <w:r w:rsidR="00FD06E3" w:rsidRPr="00FD06E3">
        <w:rPr>
          <w:rFonts w:ascii="Times New Roman" w:hAnsi="Times New Roman"/>
          <w:b/>
          <w:bCs/>
          <w:color w:val="000000"/>
          <w:sz w:val="24"/>
          <w:szCs w:val="24"/>
        </w:rPr>
        <w:t xml:space="preserve">Кусинская </w:t>
      </w: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>средняя общеобразовательная школа»</w:t>
      </w:r>
    </w:p>
    <w:p w14:paraId="4367198E" w14:textId="77777777" w:rsidR="00777BF0" w:rsidRPr="00FD06E3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54C2650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566C113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209D2F7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DEF1823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87DB85B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A163307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0B087AF" w14:textId="77777777" w:rsidR="00777BF0" w:rsidRPr="00777BF0" w:rsidRDefault="001539AD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«Конкурс классных руководителей</w:t>
      </w:r>
      <w:r w:rsidR="00777BF0" w:rsidRPr="00777BF0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14:paraId="4F520D07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9CAB830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Методическая разработка</w:t>
      </w:r>
    </w:p>
    <w:p w14:paraId="1108B978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Использование табличного процессора MS Excel и математического моделирования для решения математических задач</w:t>
      </w:r>
    </w:p>
    <w:p w14:paraId="16BFF4A2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D189BA1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41752D9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DD1FCC3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BDAABF1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0313FD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422D023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автор работы:</w:t>
      </w:r>
    </w:p>
    <w:p w14:paraId="2697B90A" w14:textId="77777777" w:rsidR="00777BF0" w:rsidRPr="00777BF0" w:rsidRDefault="00777BF0" w:rsidP="001539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</w:t>
      </w:r>
    </w:p>
    <w:p w14:paraId="25A284CF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Петрова </w:t>
      </w: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Марина Анатольевна,</w:t>
      </w:r>
    </w:p>
    <w:p w14:paraId="66CDBA4F" w14:textId="77777777" w:rsidR="00777BF0" w:rsidRP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учитель математики, информатики,</w:t>
      </w:r>
    </w:p>
    <w:p w14:paraId="7D7162FB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высшей квалификационной</w:t>
      </w:r>
    </w:p>
    <w:p w14:paraId="01EF21D0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DF0C7F5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933DFF8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623EF08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B95D9C0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ECF7E67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93125BD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D8181ED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C6238C3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287E9B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F8E047B" w14:textId="77777777" w:rsidR="00777BF0" w:rsidRDefault="00777BF0" w:rsidP="00777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64ECC69" w14:textId="77777777" w:rsidR="00ED7A19" w:rsidRDefault="00FD7E39" w:rsidP="00ED7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Томск</w:t>
      </w:r>
      <w:r w:rsidR="00FD06E3">
        <w:rPr>
          <w:rFonts w:ascii="Times New Roman" w:hAnsi="Times New Roman"/>
          <w:b/>
          <w:bCs/>
          <w:color w:val="000000"/>
          <w:sz w:val="24"/>
          <w:szCs w:val="24"/>
        </w:rPr>
        <w:t>, 201</w:t>
      </w:r>
      <w:r w:rsidR="007023D8">
        <w:rPr>
          <w:rFonts w:ascii="Times New Roman" w:hAnsi="Times New Roman"/>
          <w:b/>
          <w:bCs/>
          <w:color w:val="000000"/>
          <w:sz w:val="24"/>
          <w:szCs w:val="24"/>
        </w:rPr>
        <w:t>8</w:t>
      </w:r>
    </w:p>
    <w:p w14:paraId="18049703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32210C8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CEA6F18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8B4CC87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B173B99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5562D48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613EEAF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5B88D04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40672FA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6758DDA" w14:textId="77777777" w:rsidR="00ED7A19" w:rsidRDefault="00ED7A19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6CFC466" w14:textId="77777777" w:rsidR="00777BF0" w:rsidRDefault="00777BF0" w:rsidP="00ED7A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Приложение 4</w:t>
      </w:r>
    </w:p>
    <w:p w14:paraId="1BAE85F4" w14:textId="77777777" w:rsidR="00C5018E" w:rsidRDefault="00CF219A" w:rsidP="00CF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F219A">
        <w:rPr>
          <w:rFonts w:ascii="Times New Roman" w:hAnsi="Times New Roman"/>
          <w:b/>
          <w:color w:val="000000"/>
          <w:sz w:val="24"/>
          <w:szCs w:val="24"/>
        </w:rPr>
        <w:t>Оформление эссе</w:t>
      </w:r>
    </w:p>
    <w:p w14:paraId="11558FBA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A777AE2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Моя профессия – педагог</w:t>
      </w:r>
    </w:p>
    <w:p w14:paraId="74B1FF4C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B9C0696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CF219A">
        <w:rPr>
          <w:rFonts w:ascii="Times New Roman" w:hAnsi="Times New Roman"/>
          <w:color w:val="000000"/>
          <w:sz w:val="24"/>
          <w:szCs w:val="24"/>
        </w:rPr>
        <w:t>Текст.............................................</w:t>
      </w:r>
      <w:r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B58B9F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5EBA3896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919CCED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5DD7724B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D488B0D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530B4976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30E289A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1389C00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3C56FCF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85F40CC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945CD5D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5E46159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Сидоров Иван Иванович, учитель физкультуры</w:t>
      </w:r>
    </w:p>
    <w:p w14:paraId="257750DA" w14:textId="77777777" w:rsidR="00CF219A" w:rsidRPr="00CF219A" w:rsidRDefault="00CF219A" w:rsidP="00CF219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ДОУ «Радуга», г. Курск</w:t>
      </w:r>
    </w:p>
    <w:p w14:paraId="6D65738A" w14:textId="77777777" w:rsidR="00CF219A" w:rsidRPr="00CF219A" w:rsidRDefault="00CF219A" w:rsidP="00CF2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80E65BF" w14:textId="77777777" w:rsidR="00CF219A" w:rsidRDefault="00CF219A" w:rsidP="00CF21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0B6250E4" w14:textId="77777777" w:rsidR="000E035C" w:rsidRDefault="000E035C" w:rsidP="000E03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5C60202" w14:textId="77777777" w:rsidR="000E035C" w:rsidRDefault="000E035C" w:rsidP="000E03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2847F5FF" w14:textId="77777777" w:rsidR="000E035C" w:rsidRDefault="000E035C" w:rsidP="000E03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BB5075C" w14:textId="77777777" w:rsidR="000E035C" w:rsidRPr="00CF219A" w:rsidRDefault="000E035C" w:rsidP="000E03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sectPr w:rsidR="000E035C" w:rsidRPr="00CF219A" w:rsidSect="0091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A1E85" w14:textId="77777777" w:rsidR="00ED34CD" w:rsidRDefault="00ED34CD" w:rsidP="004716EA">
      <w:pPr>
        <w:spacing w:after="0" w:line="240" w:lineRule="auto"/>
      </w:pPr>
      <w:r>
        <w:separator/>
      </w:r>
    </w:p>
  </w:endnote>
  <w:endnote w:type="continuationSeparator" w:id="0">
    <w:p w14:paraId="21B5B46A" w14:textId="77777777" w:rsidR="00ED34CD" w:rsidRDefault="00ED34CD" w:rsidP="0047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4EA95" w14:textId="77777777" w:rsidR="00ED34CD" w:rsidRDefault="00ED34CD" w:rsidP="004716EA">
      <w:pPr>
        <w:spacing w:after="0" w:line="240" w:lineRule="auto"/>
      </w:pPr>
      <w:r>
        <w:separator/>
      </w:r>
    </w:p>
  </w:footnote>
  <w:footnote w:type="continuationSeparator" w:id="0">
    <w:p w14:paraId="4AF65864" w14:textId="77777777" w:rsidR="00ED34CD" w:rsidRDefault="00ED34CD" w:rsidP="00471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62F6F"/>
    <w:multiLevelType w:val="hybridMultilevel"/>
    <w:tmpl w:val="0994E9F0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8A3A34"/>
    <w:multiLevelType w:val="hybridMultilevel"/>
    <w:tmpl w:val="49747ED4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833781B"/>
    <w:multiLevelType w:val="hybridMultilevel"/>
    <w:tmpl w:val="4974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D1E83"/>
    <w:multiLevelType w:val="hybridMultilevel"/>
    <w:tmpl w:val="2AEE3E2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0930546"/>
    <w:multiLevelType w:val="hybridMultilevel"/>
    <w:tmpl w:val="FE4085C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10"/>
  </w:num>
  <w:num w:numId="9">
    <w:abstractNumId w:val="3"/>
  </w:num>
  <w:num w:numId="10">
    <w:abstractNumId w:val="8"/>
  </w:num>
  <w:num w:numId="11">
    <w:abstractNumId w:val="9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C6"/>
    <w:rsid w:val="00000E8A"/>
    <w:rsid w:val="00041855"/>
    <w:rsid w:val="00050C83"/>
    <w:rsid w:val="00051FA4"/>
    <w:rsid w:val="0005578F"/>
    <w:rsid w:val="00080242"/>
    <w:rsid w:val="000830BC"/>
    <w:rsid w:val="000A172C"/>
    <w:rsid w:val="000A3766"/>
    <w:rsid w:val="000A779A"/>
    <w:rsid w:val="000B2175"/>
    <w:rsid w:val="000B4BA7"/>
    <w:rsid w:val="000B5E73"/>
    <w:rsid w:val="000E035C"/>
    <w:rsid w:val="000E2DBB"/>
    <w:rsid w:val="000E307B"/>
    <w:rsid w:val="000F29B8"/>
    <w:rsid w:val="00103808"/>
    <w:rsid w:val="00120AD8"/>
    <w:rsid w:val="00124620"/>
    <w:rsid w:val="00130D0A"/>
    <w:rsid w:val="0013428D"/>
    <w:rsid w:val="001539AD"/>
    <w:rsid w:val="00164A87"/>
    <w:rsid w:val="00185788"/>
    <w:rsid w:val="00197435"/>
    <w:rsid w:val="001A2602"/>
    <w:rsid w:val="001D4347"/>
    <w:rsid w:val="001F0315"/>
    <w:rsid w:val="00205774"/>
    <w:rsid w:val="00205F82"/>
    <w:rsid w:val="002203C3"/>
    <w:rsid w:val="00235E13"/>
    <w:rsid w:val="002716FF"/>
    <w:rsid w:val="00275D68"/>
    <w:rsid w:val="002A1ADF"/>
    <w:rsid w:val="002A5A67"/>
    <w:rsid w:val="002A791C"/>
    <w:rsid w:val="002C5D10"/>
    <w:rsid w:val="003066B5"/>
    <w:rsid w:val="00347B90"/>
    <w:rsid w:val="003B044C"/>
    <w:rsid w:val="003B6C9C"/>
    <w:rsid w:val="003C0AFF"/>
    <w:rsid w:val="003D18E4"/>
    <w:rsid w:val="003D4410"/>
    <w:rsid w:val="003D7642"/>
    <w:rsid w:val="00412469"/>
    <w:rsid w:val="004175FD"/>
    <w:rsid w:val="00434800"/>
    <w:rsid w:val="004716EA"/>
    <w:rsid w:val="00481533"/>
    <w:rsid w:val="00486824"/>
    <w:rsid w:val="004A7BC6"/>
    <w:rsid w:val="004C5FD1"/>
    <w:rsid w:val="004C67CA"/>
    <w:rsid w:val="0052484B"/>
    <w:rsid w:val="00531F34"/>
    <w:rsid w:val="00546350"/>
    <w:rsid w:val="00576EE6"/>
    <w:rsid w:val="005819C1"/>
    <w:rsid w:val="00593D56"/>
    <w:rsid w:val="00595106"/>
    <w:rsid w:val="00595107"/>
    <w:rsid w:val="005C6AC6"/>
    <w:rsid w:val="005D0822"/>
    <w:rsid w:val="005D294C"/>
    <w:rsid w:val="005F5A7E"/>
    <w:rsid w:val="005F5FED"/>
    <w:rsid w:val="0061100F"/>
    <w:rsid w:val="00621529"/>
    <w:rsid w:val="00641B58"/>
    <w:rsid w:val="00641BC8"/>
    <w:rsid w:val="00645928"/>
    <w:rsid w:val="006A0DDA"/>
    <w:rsid w:val="006A6CE4"/>
    <w:rsid w:val="006A756D"/>
    <w:rsid w:val="006C59E7"/>
    <w:rsid w:val="006C7402"/>
    <w:rsid w:val="007023D8"/>
    <w:rsid w:val="007034E1"/>
    <w:rsid w:val="00724A17"/>
    <w:rsid w:val="00777BF0"/>
    <w:rsid w:val="007C2FDE"/>
    <w:rsid w:val="00802E70"/>
    <w:rsid w:val="00802F46"/>
    <w:rsid w:val="00813D7A"/>
    <w:rsid w:val="00820135"/>
    <w:rsid w:val="00820583"/>
    <w:rsid w:val="00834EA0"/>
    <w:rsid w:val="0085028D"/>
    <w:rsid w:val="00876F04"/>
    <w:rsid w:val="00884EE3"/>
    <w:rsid w:val="00896B5E"/>
    <w:rsid w:val="008D0D0A"/>
    <w:rsid w:val="008D349E"/>
    <w:rsid w:val="008E1DE8"/>
    <w:rsid w:val="008E21A1"/>
    <w:rsid w:val="008F0E2A"/>
    <w:rsid w:val="00906C94"/>
    <w:rsid w:val="009109E2"/>
    <w:rsid w:val="00916549"/>
    <w:rsid w:val="0097495D"/>
    <w:rsid w:val="0098496D"/>
    <w:rsid w:val="009A7E52"/>
    <w:rsid w:val="009F2D99"/>
    <w:rsid w:val="00A028A3"/>
    <w:rsid w:val="00A3042C"/>
    <w:rsid w:val="00A33E29"/>
    <w:rsid w:val="00A36756"/>
    <w:rsid w:val="00A46F42"/>
    <w:rsid w:val="00A51F58"/>
    <w:rsid w:val="00A62042"/>
    <w:rsid w:val="00A972AE"/>
    <w:rsid w:val="00B110A9"/>
    <w:rsid w:val="00B123F0"/>
    <w:rsid w:val="00B32D2B"/>
    <w:rsid w:val="00B51CA6"/>
    <w:rsid w:val="00B75C13"/>
    <w:rsid w:val="00BA748B"/>
    <w:rsid w:val="00BB22D8"/>
    <w:rsid w:val="00BC052A"/>
    <w:rsid w:val="00BC56FD"/>
    <w:rsid w:val="00BC67E1"/>
    <w:rsid w:val="00C140F0"/>
    <w:rsid w:val="00C17F8E"/>
    <w:rsid w:val="00C22DE2"/>
    <w:rsid w:val="00C301C6"/>
    <w:rsid w:val="00C424D2"/>
    <w:rsid w:val="00C42892"/>
    <w:rsid w:val="00C42E7A"/>
    <w:rsid w:val="00C5018E"/>
    <w:rsid w:val="00C5623E"/>
    <w:rsid w:val="00C7475E"/>
    <w:rsid w:val="00C85CD5"/>
    <w:rsid w:val="00C90360"/>
    <w:rsid w:val="00C91A74"/>
    <w:rsid w:val="00CB0509"/>
    <w:rsid w:val="00CC1587"/>
    <w:rsid w:val="00CC2156"/>
    <w:rsid w:val="00CD402F"/>
    <w:rsid w:val="00CF219A"/>
    <w:rsid w:val="00D16910"/>
    <w:rsid w:val="00D16995"/>
    <w:rsid w:val="00D23552"/>
    <w:rsid w:val="00D47114"/>
    <w:rsid w:val="00D504B3"/>
    <w:rsid w:val="00D52AAF"/>
    <w:rsid w:val="00D571A9"/>
    <w:rsid w:val="00D80483"/>
    <w:rsid w:val="00DD1D2A"/>
    <w:rsid w:val="00E00D0D"/>
    <w:rsid w:val="00E0200E"/>
    <w:rsid w:val="00E31D59"/>
    <w:rsid w:val="00E413B8"/>
    <w:rsid w:val="00E522CB"/>
    <w:rsid w:val="00E94315"/>
    <w:rsid w:val="00EA2756"/>
    <w:rsid w:val="00EA5852"/>
    <w:rsid w:val="00ED34CD"/>
    <w:rsid w:val="00ED7A19"/>
    <w:rsid w:val="00EE1EA5"/>
    <w:rsid w:val="00F56953"/>
    <w:rsid w:val="00F838E3"/>
    <w:rsid w:val="00FA5D5B"/>
    <w:rsid w:val="00FA63FE"/>
    <w:rsid w:val="00FD06E3"/>
    <w:rsid w:val="00FD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50E1"/>
  <w15:chartTrackingRefBased/>
  <w15:docId w15:val="{1032C657-B246-4C93-BD34-9AC1AB5E2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B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50C83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B32D2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41BC8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4716E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semiHidden/>
    <w:rsid w:val="004716EA"/>
    <w:rPr>
      <w:sz w:val="20"/>
      <w:szCs w:val="20"/>
    </w:rPr>
  </w:style>
  <w:style w:type="character" w:styleId="aa">
    <w:name w:val="endnote reference"/>
    <w:uiPriority w:val="99"/>
    <w:semiHidden/>
    <w:unhideWhenUsed/>
    <w:rsid w:val="004716EA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CC2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3"/>
    <w:uiPriority w:val="59"/>
    <w:rsid w:val="00702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semiHidden/>
    <w:unhideWhenUsed/>
    <w:rsid w:val="00ED7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D7A19"/>
  </w:style>
  <w:style w:type="paragraph" w:styleId="ad">
    <w:name w:val="footer"/>
    <w:basedOn w:val="a"/>
    <w:link w:val="ae"/>
    <w:uiPriority w:val="99"/>
    <w:semiHidden/>
    <w:unhideWhenUsed/>
    <w:rsid w:val="00ED7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D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92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20perspektiva.1969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esna&#1072;77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rspektiva-plus.pro/index.php/konkursy" TargetMode="Externa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80;&#1102;&#1083;&#1100;%2020\&#1087;&#1086;&#1083;%20&#1086;%20&#1082;&#1086;&#1085;&#1082;%20&#1082;&#1083;%20&#1088;&#1091;&#1082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E1FB630-2CA0-408C-83AE-B7F2CF2A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пол о конк кл рук1</Template>
  <TotalTime>1</TotalTime>
  <Pages>7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9012</CharactersWithSpaces>
  <SharedDoc>false</SharedDoc>
  <HLinks>
    <vt:vector size="18" baseType="variant">
      <vt:variant>
        <vt:i4>4980843</vt:i4>
      </vt:variant>
      <vt:variant>
        <vt:i4>6</vt:i4>
      </vt:variant>
      <vt:variant>
        <vt:i4>0</vt:i4>
      </vt:variant>
      <vt:variant>
        <vt:i4>5</vt:i4>
      </vt:variant>
      <vt:variant>
        <vt:lpwstr>mailto:%20perspektiva.1969@gmail.com</vt:lpwstr>
      </vt:variant>
      <vt:variant>
        <vt:lpwstr/>
      </vt:variant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Oleg</cp:lastModifiedBy>
  <cp:revision>2</cp:revision>
  <cp:lastPrinted>2016-10-04T21:45:00Z</cp:lastPrinted>
  <dcterms:created xsi:type="dcterms:W3CDTF">2021-03-08T10:06:00Z</dcterms:created>
  <dcterms:modified xsi:type="dcterms:W3CDTF">2021-03-08T10:06:00Z</dcterms:modified>
</cp:coreProperties>
</file>